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6242B5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Муниципальное автономное общеобразовательное учреждение</w:t>
      </w: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6242B5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Аргат-Юльская средняя общеобразовательная школа </w:t>
      </w: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6242B5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>Первомайского района</w:t>
      </w: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  <w:r w:rsidRPr="006242B5"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  <w:t xml:space="preserve">(МАОУ Аргат-Юльская СОШ)                       </w:t>
      </w:r>
    </w:p>
    <w:tbl>
      <w:tblPr>
        <w:tblpPr w:leftFromText="180" w:rightFromText="180" w:vertAnchor="text" w:horzAnchor="margin" w:tblpXSpec="center" w:tblpY="570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53"/>
        <w:gridCol w:w="4678"/>
      </w:tblGrid>
      <w:tr w:rsidR="00F42012" w:rsidRPr="006242B5" w:rsidTr="00EE6E78">
        <w:trPr>
          <w:trHeight w:val="1592"/>
        </w:trPr>
        <w:tc>
          <w:tcPr>
            <w:tcW w:w="5353" w:type="dxa"/>
          </w:tcPr>
          <w:p w:rsidR="00F42012" w:rsidRPr="006242B5" w:rsidRDefault="00F42012" w:rsidP="006242B5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Рассмотрено на педагогическом совете           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от 26.08.2024 протокол №12</w:t>
            </w:r>
          </w:p>
          <w:p w:rsidR="00F42012" w:rsidRPr="006242B5" w:rsidRDefault="00F42012" w:rsidP="006242B5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>Председатель пед.совета_______/Трофимова С.Г.</w:t>
            </w:r>
          </w:p>
        </w:tc>
        <w:tc>
          <w:tcPr>
            <w:tcW w:w="4678" w:type="dxa"/>
          </w:tcPr>
          <w:p w:rsidR="00F42012" w:rsidRPr="006242B5" w:rsidRDefault="00F42012" w:rsidP="006242B5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>Утверждено директором школы:</w:t>
            </w:r>
          </w:p>
          <w:p w:rsidR="00F42012" w:rsidRPr="006242B5" w:rsidRDefault="00F42012" w:rsidP="006242B5">
            <w:pPr>
              <w:spacing w:after="20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>_________/Суслопарова М.Г./</w:t>
            </w:r>
          </w:p>
          <w:p w:rsidR="00F42012" w:rsidRPr="006242B5" w:rsidRDefault="00F42012" w:rsidP="006242B5">
            <w:pPr>
              <w:spacing w:after="20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</w:t>
            </w:r>
            <w:r w:rsidRPr="006242B5">
              <w:rPr>
                <w:rFonts w:ascii="Times New Roman" w:hAnsi="Times New Roman"/>
                <w:sz w:val="24"/>
                <w:szCs w:val="24"/>
                <w:lang w:val="en-US" w:eastAsia="ru-RU"/>
              </w:rPr>
              <w:t>Приказ №</w:t>
            </w: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  <w:r w:rsidRPr="006242B5">
              <w:rPr>
                <w:rFonts w:ascii="Times New Roman" w:hAnsi="Times New Roman"/>
                <w:sz w:val="24"/>
                <w:szCs w:val="24"/>
                <w:lang w:eastAsia="ru-RU"/>
              </w:rPr>
              <w:t>-О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от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.08.202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6242B5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г.</w:t>
            </w:r>
          </w:p>
        </w:tc>
      </w:tr>
    </w:tbl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  <w:r w:rsidRPr="006242B5"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  <w:t xml:space="preserve">                   </w:t>
      </w: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F42012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F42012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F42012" w:rsidRPr="005D6306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pacing w:val="-1"/>
          <w:sz w:val="24"/>
          <w:szCs w:val="24"/>
          <w:lang w:val="en-US" w:eastAsia="ru-RU"/>
        </w:rPr>
      </w:pPr>
    </w:p>
    <w:p w:rsidR="00F42012" w:rsidRPr="006242B5" w:rsidRDefault="00F42012" w:rsidP="006242B5">
      <w:pPr>
        <w:widowControl w:val="0"/>
        <w:suppressAutoHyphens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242B5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РАБОЧАЯ ПРОГРАММА</w:t>
      </w: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42B5">
        <w:rPr>
          <w:rFonts w:ascii="Times New Roman" w:hAnsi="Times New Roman"/>
          <w:sz w:val="24"/>
          <w:szCs w:val="24"/>
        </w:rPr>
        <w:t>учебного</w:t>
      </w:r>
      <w:r w:rsidRPr="006242B5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242B5">
        <w:rPr>
          <w:rFonts w:ascii="Times New Roman" w:hAnsi="Times New Roman"/>
          <w:sz w:val="24"/>
          <w:szCs w:val="24"/>
        </w:rPr>
        <w:t>предмета</w:t>
      </w: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242B5">
        <w:rPr>
          <w:rFonts w:ascii="Times New Roman" w:hAnsi="Times New Roman"/>
          <w:sz w:val="24"/>
          <w:szCs w:val="24"/>
        </w:rPr>
        <w:t>«Окружающий мир»</w:t>
      </w: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-58"/>
          <w:sz w:val="24"/>
          <w:szCs w:val="24"/>
        </w:rPr>
      </w:pPr>
      <w:r w:rsidRPr="006242B5">
        <w:rPr>
          <w:rFonts w:ascii="Times New Roman" w:hAnsi="Times New Roman"/>
          <w:sz w:val="24"/>
          <w:szCs w:val="24"/>
        </w:rPr>
        <w:t>для 3 класса начального общего образования</w:t>
      </w:r>
      <w:r w:rsidRPr="006242B5">
        <w:rPr>
          <w:rFonts w:ascii="Times New Roman" w:hAnsi="Times New Roman"/>
          <w:spacing w:val="-58"/>
          <w:sz w:val="24"/>
          <w:szCs w:val="24"/>
        </w:rPr>
        <w:t xml:space="preserve"> </w:t>
      </w: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spacing w:val="4"/>
          <w:sz w:val="24"/>
          <w:szCs w:val="24"/>
        </w:rPr>
      </w:pPr>
      <w:r w:rsidRPr="006242B5">
        <w:rPr>
          <w:rFonts w:ascii="Times New Roman" w:hAnsi="Times New Roman"/>
          <w:sz w:val="24"/>
          <w:szCs w:val="24"/>
        </w:rPr>
        <w:t>на</w:t>
      </w:r>
      <w:r w:rsidRPr="006242B5">
        <w:rPr>
          <w:rFonts w:ascii="Times New Roman" w:hAnsi="Times New Roman"/>
          <w:spacing w:val="4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2024</w:t>
      </w:r>
      <w:r w:rsidRPr="006242B5">
        <w:rPr>
          <w:rFonts w:ascii="Times New Roman" w:hAnsi="Times New Roman"/>
          <w:sz w:val="24"/>
          <w:szCs w:val="24"/>
        </w:rPr>
        <w:t>-202</w:t>
      </w:r>
      <w:r>
        <w:rPr>
          <w:rFonts w:ascii="Times New Roman" w:hAnsi="Times New Roman"/>
          <w:sz w:val="24"/>
          <w:szCs w:val="24"/>
        </w:rPr>
        <w:t>5</w:t>
      </w:r>
      <w:r w:rsidRPr="006242B5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6242B5">
        <w:rPr>
          <w:rFonts w:ascii="Times New Roman" w:hAnsi="Times New Roman"/>
          <w:sz w:val="24"/>
          <w:szCs w:val="24"/>
        </w:rPr>
        <w:t>учебный год</w:t>
      </w: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6242B5" w:rsidRDefault="00F42012" w:rsidP="006242B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6242B5">
        <w:rPr>
          <w:rFonts w:ascii="Times New Roman" w:hAnsi="Times New Roman"/>
          <w:sz w:val="24"/>
          <w:szCs w:val="24"/>
        </w:rPr>
        <w:t>Составитель:</w:t>
      </w:r>
      <w:r w:rsidRPr="006242B5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6242B5">
        <w:rPr>
          <w:rFonts w:ascii="Times New Roman" w:hAnsi="Times New Roman"/>
          <w:sz w:val="24"/>
          <w:szCs w:val="24"/>
        </w:rPr>
        <w:t>Даровских Светлана Леонидовна,</w:t>
      </w:r>
    </w:p>
    <w:p w:rsidR="00F42012" w:rsidRPr="006242B5" w:rsidRDefault="00F42012" w:rsidP="006242B5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</w:t>
      </w:r>
      <w:r w:rsidRPr="006242B5">
        <w:rPr>
          <w:rFonts w:ascii="Times New Roman" w:hAnsi="Times New Roman"/>
          <w:sz w:val="24"/>
          <w:szCs w:val="24"/>
        </w:rPr>
        <w:t>учитель</w:t>
      </w:r>
      <w:r w:rsidRPr="006242B5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6242B5">
        <w:rPr>
          <w:rFonts w:ascii="Times New Roman" w:hAnsi="Times New Roman"/>
          <w:sz w:val="24"/>
          <w:szCs w:val="24"/>
        </w:rPr>
        <w:t>начальных</w:t>
      </w:r>
      <w:r w:rsidRPr="006242B5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6242B5">
        <w:rPr>
          <w:rFonts w:ascii="Times New Roman" w:hAnsi="Times New Roman"/>
          <w:sz w:val="24"/>
          <w:szCs w:val="24"/>
        </w:rPr>
        <w:t>классов</w:t>
      </w:r>
    </w:p>
    <w:p w:rsidR="00F42012" w:rsidRPr="006242B5" w:rsidRDefault="00F42012" w:rsidP="006242B5">
      <w:pPr>
        <w:widowControl w:val="0"/>
        <w:tabs>
          <w:tab w:val="center" w:pos="5078"/>
          <w:tab w:val="right" w:pos="9873"/>
        </w:tabs>
        <w:suppressAutoHyphens/>
        <w:spacing w:after="0" w:line="240" w:lineRule="auto"/>
        <w:jc w:val="right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                   </w:t>
      </w:r>
      <w:r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 xml:space="preserve">                                        </w:t>
      </w:r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высшей квалификационной категории</w:t>
      </w:r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ab/>
      </w: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shd w:val="clear" w:color="auto" w:fill="FFFFFF"/>
        <w:tabs>
          <w:tab w:val="left" w:pos="440"/>
          <w:tab w:val="left" w:pos="13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  <w:lang w:eastAsia="ru-RU"/>
        </w:rPr>
      </w:pPr>
    </w:p>
    <w:p w:rsidR="00F42012" w:rsidRPr="006242B5" w:rsidRDefault="00F42012" w:rsidP="00624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п. Аргат-Юл</w:t>
      </w:r>
    </w:p>
    <w:p w:rsidR="00F42012" w:rsidRPr="006242B5" w:rsidRDefault="00F42012" w:rsidP="006242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SimSun" w:hAnsi="Times New Roman"/>
          <w:kern w:val="2"/>
          <w:sz w:val="24"/>
          <w:szCs w:val="24"/>
          <w:lang w:eastAsia="zh-CN" w:bidi="hi-IN"/>
        </w:rPr>
      </w:pPr>
      <w:smartTag w:uri="urn:schemas-microsoft-com:office:smarttags" w:element="metricconverter">
        <w:smartTagPr>
          <w:attr w:name="ProductID" w:val="2024 г"/>
        </w:smartTagPr>
        <w:r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>2024</w:t>
        </w:r>
        <w:r w:rsidRPr="006242B5">
          <w:rPr>
            <w:rFonts w:ascii="Times New Roman" w:eastAsia="SimSun" w:hAnsi="Times New Roman"/>
            <w:kern w:val="2"/>
            <w:sz w:val="24"/>
            <w:szCs w:val="24"/>
            <w:lang w:eastAsia="zh-CN" w:bidi="hi-IN"/>
          </w:rPr>
          <w:t xml:space="preserve"> г</w:t>
        </w:r>
      </w:smartTag>
      <w:r w:rsidRPr="006242B5">
        <w:rPr>
          <w:rFonts w:ascii="Times New Roman" w:eastAsia="SimSun" w:hAnsi="Times New Roman"/>
          <w:kern w:val="2"/>
          <w:sz w:val="24"/>
          <w:szCs w:val="24"/>
          <w:lang w:eastAsia="zh-CN" w:bidi="hi-IN"/>
        </w:rPr>
        <w:t>.</w:t>
      </w:r>
    </w:p>
    <w:p w:rsidR="00F42012" w:rsidRPr="00C548BF" w:rsidRDefault="00F42012" w:rsidP="006242B5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1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42012" w:rsidRPr="00C548BF" w:rsidRDefault="00F42012" w:rsidP="00C84DFE">
      <w:pPr>
        <w:widowControl w:val="0"/>
        <w:spacing w:after="0" w:line="240" w:lineRule="auto"/>
        <w:ind w:right="-1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42012" w:rsidRPr="00C548BF" w:rsidRDefault="00F42012" w:rsidP="00C84DFE">
      <w:pPr>
        <w:widowControl w:val="0"/>
        <w:spacing w:before="3" w:after="0" w:line="240" w:lineRule="auto"/>
        <w:ind w:right="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42012" w:rsidRPr="00C548BF" w:rsidRDefault="00F42012" w:rsidP="00C84DFE">
      <w:pPr>
        <w:widowControl w:val="0"/>
        <w:spacing w:after="0" w:line="240" w:lineRule="auto"/>
        <w:ind w:right="-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42012" w:rsidRPr="00C548BF" w:rsidRDefault="00F42012" w:rsidP="00C84DFE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spacing w:after="2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42012" w:rsidRPr="00C548BF" w:rsidRDefault="00F42012" w:rsidP="00C84DFE">
      <w:pPr>
        <w:spacing w:after="109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tabs>
          <w:tab w:val="left" w:pos="6992"/>
        </w:tabs>
        <w:spacing w:after="0" w:line="240" w:lineRule="auto"/>
        <w:ind w:right="-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42012" w:rsidRPr="00C548BF" w:rsidRDefault="00F42012" w:rsidP="005D6306">
      <w:pPr>
        <w:widowControl w:val="0"/>
        <w:tabs>
          <w:tab w:val="left" w:pos="1578"/>
          <w:tab w:val="left" w:pos="3196"/>
          <w:tab w:val="left" w:pos="4614"/>
          <w:tab w:val="left" w:pos="7500"/>
        </w:tabs>
        <w:spacing w:before="1" w:after="0" w:line="240" w:lineRule="auto"/>
        <w:ind w:left="180" w:right="-5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оение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:rsidR="00F42012" w:rsidRPr="00C548BF" w:rsidRDefault="00F42012" w:rsidP="005D6306">
      <w:pPr>
        <w:widowControl w:val="0"/>
        <w:spacing w:after="0" w:line="240" w:lineRule="auto"/>
        <w:ind w:left="180" w:right="-48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формирование ценности здоровья человека, его сохранения и укрепления, приверженности здоровому образу жизни;</w:t>
      </w:r>
    </w:p>
    <w:p w:rsidR="00F42012" w:rsidRPr="00C548BF" w:rsidRDefault="00F42012" w:rsidP="005D6306">
      <w:pPr>
        <w:widowControl w:val="0"/>
        <w:spacing w:after="0" w:line="240" w:lineRule="auto"/>
        <w:ind w:left="180" w:right="26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– развитие умений и навыков применять полученные знания в реальной учебной и жизненной  </w:t>
      </w:r>
    </w:p>
    <w:p w:rsidR="00F42012" w:rsidRPr="00C548BF" w:rsidRDefault="00F42012" w:rsidP="005D6306">
      <w:pPr>
        <w:widowControl w:val="0"/>
        <w:tabs>
          <w:tab w:val="left" w:pos="1037"/>
          <w:tab w:val="left" w:pos="2642"/>
          <w:tab w:val="left" w:pos="4562"/>
          <w:tab w:val="left" w:pos="5044"/>
          <w:tab w:val="left" w:pos="5713"/>
        </w:tabs>
        <w:spacing w:after="0" w:line="240" w:lineRule="auto"/>
        <w:ind w:left="180" w:right="-69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и речевой, изобразительной, художественной деятельности;</w:t>
      </w:r>
    </w:p>
    <w:p w:rsidR="00F42012" w:rsidRPr="00C548BF" w:rsidRDefault="00F42012" w:rsidP="005D6306">
      <w:pPr>
        <w:widowControl w:val="0"/>
        <w:tabs>
          <w:tab w:val="left" w:pos="1037"/>
          <w:tab w:val="left" w:pos="2642"/>
          <w:tab w:val="left" w:pos="4562"/>
          <w:tab w:val="left" w:pos="5044"/>
          <w:tab w:val="left" w:pos="5713"/>
        </w:tabs>
        <w:spacing w:after="0" w:line="240" w:lineRule="auto"/>
        <w:ind w:left="180" w:right="-69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</w:t>
      </w:r>
    </w:p>
    <w:p w:rsidR="00F42012" w:rsidRPr="00C548BF" w:rsidRDefault="00F42012" w:rsidP="005D6306">
      <w:pPr>
        <w:widowControl w:val="0"/>
        <w:spacing w:before="8" w:after="0" w:line="240" w:lineRule="auto"/>
        <w:ind w:left="180" w:right="-41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проявление уважения к истории, культуре, традициям народов Российской Федерации;</w:t>
      </w:r>
    </w:p>
    <w:p w:rsidR="00F42012" w:rsidRPr="00C548BF" w:rsidRDefault="00F42012" w:rsidP="005D6306">
      <w:pPr>
        <w:widowControl w:val="0"/>
        <w:spacing w:after="0" w:line="240" w:lineRule="auto"/>
        <w:ind w:left="180" w:right="1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42012" w:rsidRPr="00C548BF" w:rsidRDefault="00F42012" w:rsidP="005D6306">
      <w:pPr>
        <w:widowControl w:val="0"/>
        <w:spacing w:after="0" w:line="240" w:lineRule="auto"/>
        <w:ind w:left="180" w:right="-7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обогащение духовного опыта обучающихся, развитие способности ребёнка /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F42012" w:rsidRDefault="00F42012" w:rsidP="00142854">
      <w:pPr>
        <w:widowControl w:val="0"/>
        <w:tabs>
          <w:tab w:val="left" w:pos="2339"/>
          <w:tab w:val="left" w:pos="3634"/>
          <w:tab w:val="left" w:pos="5684"/>
          <w:tab w:val="left" w:pos="7367"/>
          <w:tab w:val="left" w:pos="8792"/>
        </w:tabs>
        <w:spacing w:after="0" w:line="240" w:lineRule="auto"/>
        <w:ind w:left="180" w:right="-2" w:hanging="18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42012" w:rsidRPr="00C548BF" w:rsidRDefault="00F42012" w:rsidP="00C84DFE">
      <w:pPr>
        <w:widowControl w:val="0"/>
        <w:spacing w:after="0" w:line="240" w:lineRule="auto"/>
        <w:ind w:right="-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F42012" w:rsidRPr="00C548BF" w:rsidRDefault="00F42012" w:rsidP="00C84DFE">
      <w:pPr>
        <w:widowControl w:val="0"/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Отбор содержания программы по окружающему миру осуществлён на основе следующих ведущих идей:</w:t>
      </w:r>
    </w:p>
    <w:p w:rsidR="00F42012" w:rsidRPr="00C548BF" w:rsidRDefault="00F42012" w:rsidP="00C84DFE">
      <w:pPr>
        <w:widowControl w:val="0"/>
        <w:spacing w:after="0" w:line="240" w:lineRule="auto"/>
        <w:ind w:left="282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раскрытие роли человека в природе и обществе;</w:t>
      </w:r>
    </w:p>
    <w:p w:rsidR="00F42012" w:rsidRPr="00C548BF" w:rsidRDefault="00F42012" w:rsidP="00C84DFE">
      <w:pPr>
        <w:widowControl w:val="0"/>
        <w:spacing w:before="18" w:after="0" w:line="240" w:lineRule="auto"/>
        <w:ind w:left="570" w:right="-4" w:hanging="288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– 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42012" w:rsidRPr="00C548BF" w:rsidRDefault="00F42012" w:rsidP="00C84DFE">
      <w:pPr>
        <w:widowControl w:val="0"/>
        <w:spacing w:after="0" w:line="240" w:lineRule="auto"/>
        <w:ind w:right="-6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Число часов, рекомендованных для изучения окружа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ющего мира в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3 класс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– 68 часов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(2 часа в неделю)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F42012" w:rsidRPr="00C548BF" w:rsidRDefault="00F42012" w:rsidP="00C84DFE">
      <w:pPr>
        <w:widowControl w:val="0"/>
        <w:spacing w:after="0" w:line="240" w:lineRule="auto"/>
        <w:ind w:right="-6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142854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СОДЕРЖАНИЕ ОБУЧЕНИЯ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F42012" w:rsidRPr="00C548BF" w:rsidRDefault="00F42012" w:rsidP="00C84DFE">
      <w:pPr>
        <w:widowControl w:val="0"/>
        <w:spacing w:before="16"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Человек и общество</w:t>
      </w:r>
    </w:p>
    <w:p w:rsidR="00F42012" w:rsidRPr="00C548BF" w:rsidRDefault="00F42012" w:rsidP="00C84DFE">
      <w:pPr>
        <w:widowControl w:val="0"/>
        <w:tabs>
          <w:tab w:val="left" w:pos="1244"/>
          <w:tab w:val="left" w:pos="1762"/>
          <w:tab w:val="left" w:pos="3496"/>
          <w:tab w:val="left" w:pos="5251"/>
          <w:tab w:val="left" w:pos="7114"/>
          <w:tab w:val="left" w:pos="8784"/>
        </w:tabs>
        <w:spacing w:before="17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‒ Российская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42012" w:rsidRPr="00C548BF" w:rsidRDefault="00F42012" w:rsidP="00C84DFE">
      <w:pPr>
        <w:widowControl w:val="0"/>
        <w:spacing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42012" w:rsidRPr="00C548BF" w:rsidRDefault="00F42012" w:rsidP="00C84DFE">
      <w:pPr>
        <w:widowControl w:val="0"/>
        <w:spacing w:after="0" w:line="240" w:lineRule="auto"/>
        <w:ind w:right="-4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42012" w:rsidRPr="00C548BF" w:rsidRDefault="00F42012" w:rsidP="00C84DFE">
      <w:pPr>
        <w:widowControl w:val="0"/>
        <w:spacing w:after="0" w:line="240" w:lineRule="auto"/>
        <w:ind w:right="-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42012" w:rsidRPr="00C548BF" w:rsidRDefault="00F42012" w:rsidP="00C84DFE">
      <w:pPr>
        <w:widowControl w:val="0"/>
        <w:spacing w:before="6" w:after="0" w:line="240" w:lineRule="auto"/>
        <w:ind w:right="-6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Страны и народы мира. Памятники природы и культуры – символы стран, в которых они находятся.</w:t>
      </w:r>
    </w:p>
    <w:p w:rsidR="00F42012" w:rsidRPr="00C548BF" w:rsidRDefault="00F42012" w:rsidP="00C84DFE">
      <w:pPr>
        <w:widowControl w:val="0"/>
        <w:spacing w:before="115"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Человек и природа</w:t>
      </w:r>
    </w:p>
    <w:p w:rsidR="00F42012" w:rsidRPr="00C548BF" w:rsidRDefault="00F42012" w:rsidP="00C84DFE">
      <w:pPr>
        <w:widowControl w:val="0"/>
        <w:spacing w:before="24"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Методы изучения природы. Карта мира. Материки и части света.</w:t>
      </w:r>
    </w:p>
    <w:p w:rsidR="00F42012" w:rsidRPr="00C548BF" w:rsidRDefault="00F42012" w:rsidP="00C84DFE">
      <w:pPr>
        <w:widowControl w:val="0"/>
        <w:spacing w:before="23" w:after="0" w:line="240" w:lineRule="auto"/>
        <w:ind w:right="-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42012" w:rsidRPr="00C548BF" w:rsidRDefault="00F42012" w:rsidP="00C84DFE">
      <w:pPr>
        <w:widowControl w:val="0"/>
        <w:spacing w:after="0" w:line="240" w:lineRule="auto"/>
        <w:ind w:right="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42012" w:rsidRPr="00C548BF" w:rsidRDefault="00F42012" w:rsidP="00C84DFE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Первоначальные представления о бактериях.</w:t>
      </w:r>
    </w:p>
    <w:p w:rsidR="00F42012" w:rsidRPr="00C548BF" w:rsidRDefault="00F42012" w:rsidP="00C84DFE">
      <w:pPr>
        <w:widowControl w:val="0"/>
        <w:tabs>
          <w:tab w:val="left" w:pos="2490"/>
          <w:tab w:val="left" w:pos="3964"/>
          <w:tab w:val="left" w:pos="5791"/>
          <w:tab w:val="left" w:pos="7525"/>
          <w:tab w:val="left" w:pos="8532"/>
        </w:tabs>
        <w:spacing w:before="21" w:after="0" w:line="240" w:lineRule="auto"/>
        <w:ind w:left="570" w:right="-46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Грибы: строение шляпочных грибов. Грибы съедобные и несъедобные. Разнообразие </w:t>
      </w:r>
    </w:p>
    <w:p w:rsidR="00F42012" w:rsidRPr="00C548BF" w:rsidRDefault="00F42012" w:rsidP="00C84DFE">
      <w:pPr>
        <w:widowControl w:val="0"/>
        <w:spacing w:after="0" w:line="240" w:lineRule="auto"/>
        <w:ind w:right="-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42012" w:rsidRPr="00C548BF" w:rsidRDefault="00F42012" w:rsidP="00C84DFE">
      <w:pPr>
        <w:widowControl w:val="0"/>
        <w:tabs>
          <w:tab w:val="left" w:pos="2462"/>
          <w:tab w:val="left" w:pos="4038"/>
          <w:tab w:val="left" w:pos="5836"/>
          <w:tab w:val="left" w:pos="7541"/>
          <w:tab w:val="left" w:pos="8533"/>
        </w:tabs>
        <w:spacing w:before="5" w:after="0" w:line="240" w:lineRule="auto"/>
        <w:ind w:right="-6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Разнообразие животных. Зависимость жизненного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42012" w:rsidRPr="00C548BF" w:rsidRDefault="00F42012" w:rsidP="00C84DFE">
      <w:pPr>
        <w:widowControl w:val="0"/>
        <w:spacing w:after="0" w:line="240" w:lineRule="auto"/>
        <w:ind w:right="-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Природные сообщества: лес, луг, пруд. Взаимосвязи в природном сообществе: растения ‒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42012" w:rsidRPr="00C548BF" w:rsidRDefault="00F42012" w:rsidP="00C84DFE">
      <w:pPr>
        <w:widowControl w:val="0"/>
        <w:tabs>
          <w:tab w:val="left" w:pos="1440"/>
          <w:tab w:val="left" w:pos="2735"/>
          <w:tab w:val="left" w:pos="5804"/>
          <w:tab w:val="left" w:pos="8343"/>
        </w:tabs>
        <w:spacing w:before="5" w:after="0" w:line="240" w:lineRule="auto"/>
        <w:ind w:right="-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Человек – часть природы. Общее представление о строении тела человека. Системы </w:t>
      </w:r>
    </w:p>
    <w:p w:rsidR="00F42012" w:rsidRPr="00142854" w:rsidRDefault="00F42012" w:rsidP="00142854">
      <w:pPr>
        <w:widowControl w:val="0"/>
        <w:tabs>
          <w:tab w:val="left" w:pos="1440"/>
          <w:tab w:val="left" w:pos="2735"/>
          <w:tab w:val="left" w:pos="5804"/>
          <w:tab w:val="left" w:pos="8343"/>
        </w:tabs>
        <w:spacing w:before="5" w:after="0" w:line="240" w:lineRule="auto"/>
        <w:ind w:right="-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Правила безопасной жизнедеятельности</w:t>
      </w:r>
    </w:p>
    <w:p w:rsidR="00F42012" w:rsidRPr="00C548BF" w:rsidRDefault="00F42012" w:rsidP="00C84DFE">
      <w:pPr>
        <w:widowControl w:val="0"/>
        <w:spacing w:before="31" w:after="0" w:line="240" w:lineRule="auto"/>
        <w:ind w:right="-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F42012" w:rsidRPr="00C548BF" w:rsidRDefault="00F42012" w:rsidP="00C84DFE">
      <w:pPr>
        <w:widowControl w:val="0"/>
        <w:spacing w:after="0" w:line="240" w:lineRule="auto"/>
        <w:ind w:right="-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F42012" w:rsidRPr="00C548BF" w:rsidRDefault="00F42012" w:rsidP="00C84DFE">
      <w:pPr>
        <w:widowControl w:val="0"/>
        <w:spacing w:after="0" w:line="240" w:lineRule="auto"/>
        <w:ind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42012" w:rsidRPr="00C548BF" w:rsidRDefault="00F42012" w:rsidP="00C84DFE">
      <w:pPr>
        <w:widowControl w:val="0"/>
        <w:tabs>
          <w:tab w:val="left" w:pos="1553"/>
          <w:tab w:val="left" w:pos="2785"/>
          <w:tab w:val="left" w:pos="4820"/>
          <w:tab w:val="left" w:pos="6790"/>
          <w:tab w:val="left" w:pos="8135"/>
        </w:tabs>
        <w:spacing w:after="0" w:line="240" w:lineRule="auto"/>
        <w:ind w:right="-1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Безопасность в Интернете (ориентирование в признаках мошеннических действий,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защита персональной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 w:rsidR="00F42012" w:rsidRPr="00C548BF" w:rsidRDefault="00F42012" w:rsidP="00C84DFE">
      <w:pPr>
        <w:spacing w:after="99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УНИВЕРСАЛЬНЫЕ УЧЕБНЫЕ ДЕЙСТВИЯ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before="31" w:after="0" w:line="240" w:lineRule="auto"/>
        <w:ind w:right="-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Изучение окружающего мира </w:t>
      </w:r>
      <w:r w:rsidRPr="00C548BF">
        <w:rPr>
          <w:rFonts w:ascii="Times New Roman" w:hAnsi="Times New Roman"/>
          <w:b/>
          <w:color w:val="000000"/>
          <w:sz w:val="24"/>
          <w:szCs w:val="24"/>
          <w:lang w:eastAsia="ru-RU"/>
        </w:rPr>
        <w:t>в 3 классе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2012" w:rsidRPr="00C548BF" w:rsidRDefault="00F42012" w:rsidP="00C84DFE">
      <w:pPr>
        <w:widowControl w:val="0"/>
        <w:tabs>
          <w:tab w:val="left" w:pos="2490"/>
          <w:tab w:val="left" w:pos="3964"/>
          <w:tab w:val="left" w:pos="5791"/>
          <w:tab w:val="left" w:pos="7525"/>
          <w:tab w:val="left" w:pos="8532"/>
        </w:tabs>
        <w:spacing w:before="21" w:after="0" w:line="240" w:lineRule="auto"/>
        <w:ind w:right="-46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F42012" w:rsidRPr="00C548BF" w:rsidRDefault="00F42012" w:rsidP="00C84DFE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Базовые логические и исследовательские действия:</w:t>
      </w:r>
    </w:p>
    <w:p w:rsidR="00F42012" w:rsidRPr="00C548BF" w:rsidRDefault="00F42012" w:rsidP="00C84DFE">
      <w:pPr>
        <w:widowControl w:val="0"/>
        <w:spacing w:before="3" w:after="0" w:line="240" w:lineRule="auto"/>
        <w:ind w:right="-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F42012" w:rsidRPr="00C548BF" w:rsidRDefault="00F42012" w:rsidP="00C84DFE">
      <w:pPr>
        <w:widowControl w:val="0"/>
        <w:spacing w:after="0" w:line="240" w:lineRule="auto"/>
        <w:ind w:right="-5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устанавливать зависимость между внешним видом, особенностями поведения и условиями жизни животного;</w:t>
      </w:r>
    </w:p>
    <w:p w:rsidR="00F42012" w:rsidRPr="00C548BF" w:rsidRDefault="00F42012" w:rsidP="00C84DFE">
      <w:pPr>
        <w:widowControl w:val="0"/>
        <w:spacing w:before="6"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определять (в процессе рассматривания объектов и явлений) существенные признаки и отношения между объектами и явлениями;</w:t>
      </w:r>
    </w:p>
    <w:p w:rsidR="00F42012" w:rsidRPr="00C548BF" w:rsidRDefault="00F42012" w:rsidP="00C84DFE">
      <w:pPr>
        <w:widowControl w:val="0"/>
        <w:spacing w:before="1" w:after="0" w:line="240" w:lineRule="auto"/>
        <w:ind w:left="570" w:right="199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- моделировать цепи питания в природном сообществе; </w:t>
      </w:r>
    </w:p>
    <w:p w:rsidR="00F42012" w:rsidRPr="00C548BF" w:rsidRDefault="00F42012" w:rsidP="00C84DFE">
      <w:pPr>
        <w:widowControl w:val="0"/>
        <w:spacing w:before="1" w:after="0" w:line="240" w:lineRule="auto"/>
        <w:ind w:left="570" w:right="199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различать понятия «век», «столетие», «историческое время»;</w:t>
      </w:r>
    </w:p>
    <w:p w:rsidR="00F42012" w:rsidRPr="00142854" w:rsidRDefault="00F42012" w:rsidP="00142854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соотносить историческое событие с датой (историческим периодом).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F42012" w:rsidRPr="00C548BF" w:rsidRDefault="00F42012" w:rsidP="00C84DFE">
      <w:pPr>
        <w:widowControl w:val="0"/>
        <w:spacing w:before="31" w:after="0" w:line="240" w:lineRule="auto"/>
        <w:ind w:right="-5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F42012" w:rsidRPr="00C548BF" w:rsidRDefault="00F42012" w:rsidP="00C84DFE">
      <w:pPr>
        <w:widowControl w:val="0"/>
        <w:tabs>
          <w:tab w:val="left" w:pos="1850"/>
          <w:tab w:val="left" w:pos="3664"/>
          <w:tab w:val="left" w:pos="4974"/>
          <w:tab w:val="left" w:pos="6795"/>
          <w:tab w:val="left" w:pos="8421"/>
        </w:tabs>
        <w:spacing w:after="0" w:line="240" w:lineRule="auto"/>
        <w:ind w:right="-5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читать несложные планы, соотносить условные обозначения с изображёнными объектами;</w:t>
      </w:r>
    </w:p>
    <w:p w:rsidR="00F42012" w:rsidRPr="00C548BF" w:rsidRDefault="00F42012" w:rsidP="00C84DFE">
      <w:pPr>
        <w:widowControl w:val="0"/>
        <w:spacing w:before="5" w:after="0" w:line="240" w:lineRule="auto"/>
        <w:ind w:right="-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F42012" w:rsidRPr="00C548BF" w:rsidRDefault="00F42012" w:rsidP="00C84DFE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соблюдать правила безопасности при работе в информационной среде.</w:t>
      </w:r>
    </w:p>
    <w:p w:rsidR="00F42012" w:rsidRPr="00C548BF" w:rsidRDefault="00F42012" w:rsidP="00C84DFE">
      <w:pPr>
        <w:spacing w:after="19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F42012" w:rsidRPr="00C548BF" w:rsidRDefault="00F42012" w:rsidP="00C84DFE">
      <w:pPr>
        <w:widowControl w:val="0"/>
        <w:spacing w:before="39" w:after="0" w:line="240" w:lineRule="auto"/>
        <w:ind w:right="-4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ориентироваться в понятиях, соотносить понятия и термины с их краткой характеристикой:</w:t>
      </w:r>
    </w:p>
    <w:p w:rsidR="00F42012" w:rsidRDefault="00F42012" w:rsidP="006242B5">
      <w:pPr>
        <w:widowControl w:val="0"/>
        <w:spacing w:before="1"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понятия и термины, связанные с социальным миром (безопасность, семей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ный бюджет, памятник культуры);</w:t>
      </w:r>
    </w:p>
    <w:p w:rsidR="00F42012" w:rsidRPr="00C548BF" w:rsidRDefault="00F42012" w:rsidP="00C84DFE">
      <w:pPr>
        <w:widowControl w:val="0"/>
        <w:spacing w:before="7" w:after="0" w:line="240" w:lineRule="auto"/>
        <w:ind w:right="-1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F42012" w:rsidRPr="00C548BF" w:rsidRDefault="00F42012" w:rsidP="00C84DFE">
      <w:pPr>
        <w:widowControl w:val="0"/>
        <w:spacing w:after="0" w:line="240" w:lineRule="auto"/>
        <w:ind w:right="-5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F42012" w:rsidRPr="00C548BF" w:rsidRDefault="00F42012" w:rsidP="00C84DFE">
      <w:pPr>
        <w:widowControl w:val="0"/>
        <w:spacing w:before="7"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описывать (характеризовать) условия жизни на Земле;</w:t>
      </w:r>
    </w:p>
    <w:p w:rsidR="00F42012" w:rsidRPr="00C548BF" w:rsidRDefault="00F42012" w:rsidP="00C84DFE">
      <w:pPr>
        <w:widowControl w:val="0"/>
        <w:spacing w:before="30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описывать схожие, различные, индивидуальные признаки на основе сравнения объектов природы;</w:t>
      </w:r>
    </w:p>
    <w:p w:rsidR="00F42012" w:rsidRPr="00C548BF" w:rsidRDefault="00F42012" w:rsidP="00C84DFE">
      <w:pPr>
        <w:widowControl w:val="0"/>
        <w:spacing w:after="0" w:line="240" w:lineRule="auto"/>
        <w:ind w:right="-4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приводить примеры, кратко характеризовать представителей разных царств природы;</w:t>
      </w:r>
    </w:p>
    <w:p w:rsidR="00F42012" w:rsidRPr="00C548BF" w:rsidRDefault="00F42012" w:rsidP="00C84DFE">
      <w:pPr>
        <w:widowControl w:val="0"/>
        <w:spacing w:after="0" w:line="240" w:lineRule="auto"/>
        <w:ind w:right="-6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называть признаки (характеризовать) животного (растения) как живого организма;</w:t>
      </w:r>
    </w:p>
    <w:p w:rsidR="00F42012" w:rsidRPr="00C548BF" w:rsidRDefault="00F42012" w:rsidP="00C84DFE">
      <w:pPr>
        <w:widowControl w:val="0"/>
        <w:spacing w:before="7"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описывать (характеризовать) отдельные страницы истории нашей страны (в пределах изученного).</w:t>
      </w:r>
    </w:p>
    <w:p w:rsidR="00F42012" w:rsidRPr="00C548BF" w:rsidRDefault="00F42012" w:rsidP="00C84DFE">
      <w:pPr>
        <w:widowControl w:val="0"/>
        <w:spacing w:before="7"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F42012" w:rsidRPr="00C548BF" w:rsidRDefault="00F42012" w:rsidP="00C84DFE">
      <w:pPr>
        <w:widowControl w:val="0"/>
        <w:spacing w:before="18" w:after="0" w:line="240" w:lineRule="auto"/>
        <w:ind w:right="-4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планировать шаги по решению учебной задачи, контролировать свои действия (при небольшой помощи учителя);</w:t>
      </w:r>
    </w:p>
    <w:p w:rsidR="00F42012" w:rsidRDefault="00F42012" w:rsidP="00142854">
      <w:pPr>
        <w:widowControl w:val="0"/>
        <w:spacing w:before="6"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устанавливать причину возникающей трудности или ошибки, корректировать свои действия.</w:t>
      </w:r>
    </w:p>
    <w:p w:rsidR="00F42012" w:rsidRPr="00142854" w:rsidRDefault="00F42012" w:rsidP="00142854">
      <w:pPr>
        <w:widowControl w:val="0"/>
        <w:spacing w:before="6"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</w:t>
      </w:r>
    </w:p>
    <w:p w:rsidR="00F42012" w:rsidRPr="00C548BF" w:rsidRDefault="00F42012" w:rsidP="00C84DFE">
      <w:pPr>
        <w:widowControl w:val="0"/>
        <w:spacing w:before="17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участвуя в совместной деятельности, выполнять роли руководителя (лидера), подчинённого;</w:t>
      </w:r>
    </w:p>
    <w:p w:rsidR="00F42012" w:rsidRPr="00C548BF" w:rsidRDefault="00F42012" w:rsidP="00C84DFE">
      <w:pPr>
        <w:widowControl w:val="0"/>
        <w:spacing w:before="8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оценивать результаты деятельности участников, положительно реагировать на советы и замечания в свой адрес;</w:t>
      </w:r>
    </w:p>
    <w:p w:rsidR="00F42012" w:rsidRPr="00C548BF" w:rsidRDefault="00F42012" w:rsidP="00C84DFE">
      <w:pPr>
        <w:widowControl w:val="0"/>
        <w:spacing w:after="0" w:line="240" w:lineRule="auto"/>
        <w:ind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-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58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ПЛАНИРУЕМЫЕ РЕЗУЛЬТАТЫ ОСВОЕНИЯ ПРОГРАММЫ </w:t>
      </w:r>
    </w:p>
    <w:p w:rsidR="00F42012" w:rsidRPr="00C548BF" w:rsidRDefault="00F42012" w:rsidP="00C84DFE">
      <w:pPr>
        <w:widowControl w:val="0"/>
        <w:spacing w:after="0" w:line="240" w:lineRule="auto"/>
        <w:ind w:right="58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 ОКРУЖАЮЩЕМУ МИРУ </w:t>
      </w:r>
    </w:p>
    <w:p w:rsidR="00F42012" w:rsidRPr="00C548BF" w:rsidRDefault="00F42012" w:rsidP="00C84DFE">
      <w:pPr>
        <w:widowControl w:val="0"/>
        <w:spacing w:after="0" w:line="240" w:lineRule="auto"/>
        <w:ind w:right="581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НА УРОВНЕ НАЧАЛЬНОГО ОБЩЕГО ОБРАЗОВАНИЯ</w:t>
      </w:r>
    </w:p>
    <w:p w:rsidR="00F42012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F42012" w:rsidRPr="00C548BF" w:rsidRDefault="00F42012" w:rsidP="00C84DFE">
      <w:pPr>
        <w:spacing w:after="5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142854" w:rsidRDefault="00F42012" w:rsidP="00142854">
      <w:pPr>
        <w:widowControl w:val="0"/>
        <w:tabs>
          <w:tab w:val="left" w:pos="1928"/>
          <w:tab w:val="left" w:pos="4604"/>
          <w:tab w:val="left" w:pos="5122"/>
          <w:tab w:val="left" w:pos="8440"/>
        </w:tabs>
        <w:spacing w:after="0" w:line="240" w:lineRule="auto"/>
        <w:ind w:right="-1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1) гражданско-патриотического воспитания:</w:t>
      </w:r>
    </w:p>
    <w:p w:rsidR="00F42012" w:rsidRPr="00C548BF" w:rsidRDefault="00F42012" w:rsidP="00C84DFE">
      <w:pPr>
        <w:widowControl w:val="0"/>
        <w:spacing w:before="2" w:after="0" w:line="240" w:lineRule="auto"/>
        <w:ind w:right="-6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:rsidR="00F42012" w:rsidRPr="00C548BF" w:rsidRDefault="00F42012" w:rsidP="00C84DFE">
      <w:pPr>
        <w:widowControl w:val="0"/>
        <w:spacing w:after="0" w:line="240" w:lineRule="auto"/>
        <w:ind w:right="-5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F42012" w:rsidRPr="00C548BF" w:rsidRDefault="00F42012" w:rsidP="00C84DFE">
      <w:pPr>
        <w:widowControl w:val="0"/>
        <w:spacing w:after="0" w:line="240" w:lineRule="auto"/>
        <w:ind w:right="-4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сопричастность к прошлому, настоящему и будущему своей страны и родного края;</w:t>
      </w:r>
    </w:p>
    <w:p w:rsidR="00F42012" w:rsidRPr="00C548BF" w:rsidRDefault="00F42012" w:rsidP="00C84DFE">
      <w:pPr>
        <w:widowControl w:val="0"/>
        <w:spacing w:after="0" w:line="240" w:lineRule="auto"/>
        <w:ind w:right="-3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F42012" w:rsidRDefault="00F42012" w:rsidP="00142854">
      <w:pPr>
        <w:widowControl w:val="0"/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F42012" w:rsidRPr="00142854" w:rsidRDefault="00F42012" w:rsidP="00142854">
      <w:pPr>
        <w:widowControl w:val="0"/>
        <w:spacing w:after="0" w:line="240" w:lineRule="auto"/>
        <w:ind w:right="-4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2) духовно-нравственного воспитания:</w:t>
      </w:r>
    </w:p>
    <w:p w:rsidR="00F42012" w:rsidRPr="00C548BF" w:rsidRDefault="00F42012" w:rsidP="00C84DFE">
      <w:pPr>
        <w:widowControl w:val="0"/>
        <w:spacing w:before="10" w:after="0" w:line="240" w:lineRule="auto"/>
        <w:ind w:right="-6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F42012" w:rsidRPr="00C548BF" w:rsidRDefault="00F42012" w:rsidP="006242B5">
      <w:pPr>
        <w:widowControl w:val="0"/>
        <w:spacing w:before="7" w:after="0" w:line="240" w:lineRule="auto"/>
        <w:ind w:right="-5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уважения и доброжелательности;</w:t>
      </w:r>
    </w:p>
    <w:p w:rsidR="00F42012" w:rsidRPr="00142854" w:rsidRDefault="00F42012" w:rsidP="00142854">
      <w:pPr>
        <w:widowControl w:val="0"/>
        <w:spacing w:before="4" w:after="0" w:line="240" w:lineRule="auto"/>
        <w:ind w:right="-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3) эстетического воспитания:</w:t>
      </w:r>
    </w:p>
    <w:p w:rsidR="00F42012" w:rsidRPr="00C548BF" w:rsidRDefault="00F42012" w:rsidP="00C84DFE">
      <w:pPr>
        <w:widowControl w:val="0"/>
        <w:spacing w:before="2" w:after="0" w:line="240" w:lineRule="auto"/>
        <w:ind w:right="-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F42012" w:rsidRDefault="00F42012" w:rsidP="00142854">
      <w:pPr>
        <w:widowControl w:val="0"/>
        <w:spacing w:after="0" w:line="240" w:lineRule="auto"/>
        <w:ind w:right="-4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F42012" w:rsidRPr="00142854" w:rsidRDefault="00F42012" w:rsidP="00142854">
      <w:pPr>
        <w:widowControl w:val="0"/>
        <w:spacing w:after="0" w:line="240" w:lineRule="auto"/>
        <w:ind w:right="-41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4) физического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воспитания,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формирования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культуры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здоровья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и эмоционального благополучия:</w:t>
      </w:r>
    </w:p>
    <w:p w:rsidR="00F42012" w:rsidRPr="00C548BF" w:rsidRDefault="00F42012" w:rsidP="00C84DFE">
      <w:pPr>
        <w:widowControl w:val="0"/>
        <w:spacing w:after="0" w:line="240" w:lineRule="auto"/>
        <w:ind w:right="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F42012" w:rsidRDefault="00F42012" w:rsidP="00142854">
      <w:pPr>
        <w:widowControl w:val="0"/>
        <w:spacing w:after="0" w:line="240" w:lineRule="auto"/>
        <w:ind w:right="-5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F42012" w:rsidRPr="00142854" w:rsidRDefault="00F42012" w:rsidP="00142854">
      <w:pPr>
        <w:widowControl w:val="0"/>
        <w:spacing w:after="0" w:line="240" w:lineRule="auto"/>
        <w:ind w:right="-54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5) трудового воспитания:</w:t>
      </w:r>
    </w:p>
    <w:p w:rsidR="00F42012" w:rsidRPr="00142854" w:rsidRDefault="00F42012" w:rsidP="00142854">
      <w:pPr>
        <w:widowControl w:val="0"/>
        <w:spacing w:before="9" w:after="0" w:line="240" w:lineRule="auto"/>
        <w:ind w:right="-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6) экологического воспитания:</w:t>
      </w:r>
    </w:p>
    <w:p w:rsidR="00F42012" w:rsidRPr="00C548BF" w:rsidRDefault="00F42012" w:rsidP="00C84DFE">
      <w:pPr>
        <w:widowControl w:val="0"/>
        <w:spacing w:before="2" w:after="0" w:line="240" w:lineRule="auto"/>
        <w:ind w:right="-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7) ценности научного познания:</w:t>
      </w:r>
    </w:p>
    <w:p w:rsidR="00F42012" w:rsidRPr="00C548BF" w:rsidRDefault="00F42012" w:rsidP="00C84DFE">
      <w:pPr>
        <w:widowControl w:val="0"/>
        <w:spacing w:before="2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осознание ценности познания для развития человека, необходимости самообразования и саморазвития;</w:t>
      </w:r>
    </w:p>
    <w:p w:rsidR="00F42012" w:rsidRDefault="00F42012" w:rsidP="00142854">
      <w:pPr>
        <w:widowControl w:val="0"/>
        <w:tabs>
          <w:tab w:val="left" w:pos="2296"/>
          <w:tab w:val="left" w:pos="4627"/>
          <w:tab w:val="left" w:pos="6108"/>
          <w:tab w:val="left" w:pos="7878"/>
        </w:tabs>
        <w:spacing w:after="0" w:line="240" w:lineRule="auto"/>
        <w:ind w:right="-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проявление познавательного интереса,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F42012" w:rsidRPr="00142854" w:rsidRDefault="00F42012" w:rsidP="00142854">
      <w:pPr>
        <w:widowControl w:val="0"/>
        <w:tabs>
          <w:tab w:val="left" w:pos="2296"/>
          <w:tab w:val="left" w:pos="4627"/>
          <w:tab w:val="left" w:pos="6108"/>
          <w:tab w:val="left" w:pos="7878"/>
        </w:tabs>
        <w:spacing w:after="0" w:line="240" w:lineRule="auto"/>
        <w:ind w:right="-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МЕТАПРЕДМЕТНЫЕ РЕЗУЛЬТАТЫ</w:t>
      </w:r>
    </w:p>
    <w:p w:rsidR="00F42012" w:rsidRPr="00C548BF" w:rsidRDefault="00F42012" w:rsidP="00C84DFE">
      <w:pPr>
        <w:spacing w:after="12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tabs>
          <w:tab w:val="left" w:pos="1324"/>
          <w:tab w:val="left" w:pos="2792"/>
          <w:tab w:val="left" w:pos="5309"/>
          <w:tab w:val="left" w:pos="7446"/>
          <w:tab w:val="left" w:pos="8770"/>
        </w:tabs>
        <w:spacing w:after="0" w:line="240" w:lineRule="auto"/>
        <w:ind w:right="-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F42012" w:rsidRPr="00C548BF" w:rsidRDefault="00F42012" w:rsidP="00C84DFE">
      <w:pPr>
        <w:widowControl w:val="0"/>
        <w:tabs>
          <w:tab w:val="left" w:pos="1324"/>
          <w:tab w:val="left" w:pos="2792"/>
          <w:tab w:val="left" w:pos="5309"/>
          <w:tab w:val="left" w:pos="7446"/>
          <w:tab w:val="left" w:pos="8770"/>
        </w:tabs>
        <w:spacing w:after="0" w:line="240" w:lineRule="auto"/>
        <w:ind w:right="-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42012" w:rsidRPr="00C548BF" w:rsidRDefault="00F42012" w:rsidP="00C84DFE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Познавательные универсальные учебные действия </w:t>
      </w:r>
    </w:p>
    <w:p w:rsidR="00F42012" w:rsidRPr="00C548BF" w:rsidRDefault="00F42012" w:rsidP="00C84DFE">
      <w:pPr>
        <w:widowControl w:val="0"/>
        <w:spacing w:after="0" w:line="240" w:lineRule="auto"/>
        <w:ind w:right="2403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Базовые логические действия:</w:t>
      </w:r>
    </w:p>
    <w:p w:rsidR="00F42012" w:rsidRPr="00C548BF" w:rsidRDefault="00F42012" w:rsidP="00C84DFE">
      <w:pPr>
        <w:widowControl w:val="0"/>
        <w:tabs>
          <w:tab w:val="left" w:pos="1755"/>
          <w:tab w:val="left" w:pos="2835"/>
          <w:tab w:val="left" w:pos="4474"/>
          <w:tab w:val="left" w:pos="6050"/>
          <w:tab w:val="left" w:pos="7898"/>
        </w:tabs>
        <w:spacing w:before="8" w:after="0" w:line="240" w:lineRule="auto"/>
        <w:ind w:right="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F42012" w:rsidRPr="00C548BF" w:rsidRDefault="00F42012" w:rsidP="00C84DFE">
      <w:pPr>
        <w:widowControl w:val="0"/>
        <w:spacing w:before="5" w:after="0" w:line="240" w:lineRule="auto"/>
        <w:ind w:right="-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:rsidR="00F42012" w:rsidRPr="00C548BF" w:rsidRDefault="00F42012" w:rsidP="00C84DFE">
      <w:pPr>
        <w:widowControl w:val="0"/>
        <w:tabs>
          <w:tab w:val="left" w:pos="2245"/>
          <w:tab w:val="left" w:pos="3591"/>
          <w:tab w:val="left" w:pos="5607"/>
          <w:tab w:val="left" w:pos="6620"/>
          <w:tab w:val="left" w:pos="8678"/>
        </w:tabs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объекты окружающего мира, устанавливать основания для сравнения, устанавливать аналогии;</w:t>
      </w:r>
    </w:p>
    <w:p w:rsidR="00F42012" w:rsidRPr="00C548BF" w:rsidRDefault="00F42012" w:rsidP="00C84DFE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объединять части объекта (объекты) по определённому признаку;</w:t>
      </w:r>
    </w:p>
    <w:p w:rsidR="00F42012" w:rsidRPr="00C548BF" w:rsidRDefault="00F42012" w:rsidP="00C84DFE">
      <w:pPr>
        <w:widowControl w:val="0"/>
        <w:spacing w:before="7"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определять существенный признак для классификации, классифицировать предложенные объекты;</w:t>
      </w:r>
    </w:p>
    <w:p w:rsidR="00F42012" w:rsidRPr="00C548BF" w:rsidRDefault="00F42012" w:rsidP="006242B5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находить закономерности и противоречия в рассматриваемых фактах, данных и наблюдениях 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основе предложенного алгоритма;</w:t>
      </w:r>
    </w:p>
    <w:p w:rsidR="00F42012" w:rsidRPr="00C548BF" w:rsidRDefault="00F42012" w:rsidP="00C84DFE">
      <w:pPr>
        <w:widowControl w:val="0"/>
        <w:spacing w:after="0" w:line="240" w:lineRule="auto"/>
        <w:ind w:right="-5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Базовые исследовательские действия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42012" w:rsidRPr="00C548BF" w:rsidRDefault="00F42012" w:rsidP="00C84DFE">
      <w:pPr>
        <w:widowControl w:val="0"/>
        <w:spacing w:before="39"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F42012" w:rsidRPr="00C548BF" w:rsidRDefault="00F42012" w:rsidP="00C84DFE">
      <w:pPr>
        <w:widowControl w:val="0"/>
        <w:spacing w:after="0" w:line="240" w:lineRule="auto"/>
        <w:ind w:left="570" w:right="-6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проявлять интерес к экспериментам, проводимым под руководством учителя; определять разницу между реальным и желательным состоянием объекта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(ситуации) на основе предложенных вопросов;</w:t>
      </w:r>
    </w:p>
    <w:p w:rsidR="00F42012" w:rsidRPr="00C548BF" w:rsidRDefault="00F42012" w:rsidP="00C84DFE">
      <w:pPr>
        <w:widowControl w:val="0"/>
        <w:tabs>
          <w:tab w:val="left" w:pos="2172"/>
          <w:tab w:val="left" w:pos="2793"/>
          <w:tab w:val="left" w:pos="3289"/>
          <w:tab w:val="left" w:pos="3763"/>
          <w:tab w:val="left" w:pos="4829"/>
          <w:tab w:val="left" w:pos="6138"/>
          <w:tab w:val="left" w:pos="7052"/>
          <w:tab w:val="left" w:pos="8007"/>
          <w:tab w:val="left" w:pos="8446"/>
          <w:tab w:val="left" w:pos="8987"/>
        </w:tabs>
        <w:spacing w:before="24" w:after="0" w:line="240" w:lineRule="auto"/>
        <w:ind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с помощью учителя цель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предстоящей работы, прогнозировать возможное развитие процессов, событий и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последствия в аналогичных или сходных ситуациях;</w:t>
      </w:r>
    </w:p>
    <w:p w:rsidR="00F42012" w:rsidRPr="00C548BF" w:rsidRDefault="00F42012" w:rsidP="00C84DFE">
      <w:pPr>
        <w:widowControl w:val="0"/>
        <w:spacing w:after="0" w:line="240" w:lineRule="auto"/>
        <w:ind w:right="-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</w:t>
      </w:r>
    </w:p>
    <w:p w:rsidR="00F42012" w:rsidRPr="00C548BF" w:rsidRDefault="00F42012" w:rsidP="00C84DFE">
      <w:pPr>
        <w:widowControl w:val="0"/>
        <w:spacing w:before="4" w:after="0" w:line="240" w:lineRule="auto"/>
        <w:ind w:right="-6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:rsidR="00F42012" w:rsidRPr="00615A77" w:rsidRDefault="00F42012" w:rsidP="00615A77">
      <w:pPr>
        <w:widowControl w:val="0"/>
        <w:spacing w:before="1" w:after="0" w:line="240" w:lineRule="auto"/>
        <w:ind w:right="-5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Работа с информацией:</w:t>
      </w:r>
    </w:p>
    <w:p w:rsidR="00F42012" w:rsidRPr="00C548BF" w:rsidRDefault="00F42012" w:rsidP="00C84DFE">
      <w:pPr>
        <w:widowControl w:val="0"/>
        <w:spacing w:before="31" w:after="0" w:line="240" w:lineRule="auto"/>
        <w:ind w:right="-4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:rsidR="00F42012" w:rsidRPr="00C548BF" w:rsidRDefault="00F42012" w:rsidP="00C84DFE">
      <w:pPr>
        <w:widowControl w:val="0"/>
        <w:spacing w:after="0" w:line="240" w:lineRule="auto"/>
        <w:ind w:right="-3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находить в предложенном источнике информацию, представленную в явном виде, согласно заданному алгоритму;</w:t>
      </w:r>
    </w:p>
    <w:p w:rsidR="00F42012" w:rsidRPr="00C548BF" w:rsidRDefault="00F42012" w:rsidP="00C84DFE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:rsidR="00F42012" w:rsidRPr="00C548BF" w:rsidRDefault="00F42012" w:rsidP="00C84DFE">
      <w:pPr>
        <w:widowControl w:val="0"/>
        <w:spacing w:before="2" w:after="0" w:line="240" w:lineRule="auto"/>
        <w:ind w:right="-44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находить и использовать для решения учебных задач текстовую, графическую, аудиовизуальную информацию;</w:t>
      </w:r>
    </w:p>
    <w:p w:rsidR="00F42012" w:rsidRPr="00C548BF" w:rsidRDefault="00F42012" w:rsidP="00C84DFE">
      <w:pPr>
        <w:widowControl w:val="0"/>
        <w:spacing w:after="0" w:line="240" w:lineRule="auto"/>
        <w:ind w:right="-4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читать и интерпретировать графически представленную информацию: схему, таблицу, иллюстрацию;</w:t>
      </w:r>
    </w:p>
    <w:p w:rsidR="00F42012" w:rsidRPr="00C548BF" w:rsidRDefault="00F42012" w:rsidP="00C84DFE">
      <w:pPr>
        <w:widowControl w:val="0"/>
        <w:tabs>
          <w:tab w:val="left" w:pos="2276"/>
          <w:tab w:val="left" w:pos="3672"/>
          <w:tab w:val="left" w:pos="4130"/>
          <w:tab w:val="left" w:pos="6203"/>
          <w:tab w:val="left" w:pos="8246"/>
          <w:tab w:val="left" w:pos="8822"/>
          <w:tab w:val="left" w:pos="9411"/>
        </w:tabs>
        <w:spacing w:after="0" w:line="240" w:lineRule="auto"/>
        <w:ind w:right="-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информационной безопасности в условиях контролируемого     доступа в информационно-телекоммуникационную сеть «Интернет» (с помощью учителя);</w:t>
      </w:r>
    </w:p>
    <w:p w:rsidR="00F42012" w:rsidRPr="00C548BF" w:rsidRDefault="00F42012" w:rsidP="00C84DFE">
      <w:pPr>
        <w:widowControl w:val="0"/>
        <w:spacing w:after="0" w:line="240" w:lineRule="auto"/>
        <w:ind w:right="-5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F42012" w:rsidRPr="00C548BF" w:rsidRDefault="00F42012" w:rsidP="00C84DFE">
      <w:pPr>
        <w:widowControl w:val="0"/>
        <w:spacing w:after="0" w:line="240" w:lineRule="auto"/>
        <w:ind w:right="-4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42012" w:rsidRPr="00C548BF" w:rsidRDefault="00F42012" w:rsidP="00C84DFE">
      <w:pPr>
        <w:spacing w:after="4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Коммуникативные универсальные учебные действия</w:t>
      </w:r>
    </w:p>
    <w:p w:rsidR="00F42012" w:rsidRPr="00C548BF" w:rsidRDefault="00F42012" w:rsidP="00C84DFE">
      <w:pPr>
        <w:widowControl w:val="0"/>
        <w:spacing w:before="39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в процессе диалогов задавать вопросы, высказывать суждения, оценивать выступления участников;</w:t>
      </w:r>
    </w:p>
    <w:p w:rsidR="00F42012" w:rsidRPr="00C548BF" w:rsidRDefault="00F42012" w:rsidP="00C84DFE">
      <w:pPr>
        <w:widowControl w:val="0"/>
        <w:spacing w:after="0" w:line="240" w:lineRule="auto"/>
        <w:ind w:right="-1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:rsidR="00F42012" w:rsidRPr="00C548BF" w:rsidRDefault="00F42012" w:rsidP="00C84DFE">
      <w:pPr>
        <w:widowControl w:val="0"/>
        <w:spacing w:after="0" w:line="240" w:lineRule="auto"/>
        <w:ind w:right="-4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ведения диалога и дискуссии; проявлять уважительное отношение к собеседнику;</w:t>
      </w:r>
    </w:p>
    <w:p w:rsidR="00F42012" w:rsidRPr="00C548BF" w:rsidRDefault="00F42012" w:rsidP="00C84DFE">
      <w:pPr>
        <w:widowControl w:val="0"/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F42012" w:rsidRPr="00C548BF" w:rsidRDefault="00F42012" w:rsidP="00C84DFE">
      <w:pPr>
        <w:widowControl w:val="0"/>
        <w:tabs>
          <w:tab w:val="left" w:pos="2059"/>
          <w:tab w:val="left" w:pos="3247"/>
          <w:tab w:val="left" w:pos="3743"/>
          <w:tab w:val="left" w:pos="5548"/>
          <w:tab w:val="left" w:pos="6707"/>
          <w:tab w:val="left" w:pos="8325"/>
        </w:tabs>
        <w:spacing w:after="0" w:line="240" w:lineRule="auto"/>
        <w:ind w:right="-58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создавать устные и письменные тексты (описание, рассуждение, повествование);</w:t>
      </w:r>
    </w:p>
    <w:p w:rsidR="00F42012" w:rsidRPr="00C548BF" w:rsidRDefault="00F42012" w:rsidP="00C84DFE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F42012" w:rsidRPr="00C548BF" w:rsidRDefault="00F42012" w:rsidP="00C84DFE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F42012" w:rsidRPr="00C548BF" w:rsidRDefault="00F42012" w:rsidP="00C84DFE">
      <w:pPr>
        <w:widowControl w:val="0"/>
        <w:spacing w:after="0" w:line="240" w:lineRule="auto"/>
        <w:ind w:right="-4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готовить небольшие публичные выступления с возможной презентацией (текст, рисунки, фото, плакаты и другое) к тексту выступления.</w:t>
      </w:r>
    </w:p>
    <w:p w:rsidR="00F42012" w:rsidRPr="00C548BF" w:rsidRDefault="00F42012" w:rsidP="00C84DFE">
      <w:pPr>
        <w:widowControl w:val="0"/>
        <w:spacing w:after="0" w:line="240" w:lineRule="auto"/>
        <w:ind w:right="2756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2756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 Самоорганизация:</w:t>
      </w:r>
    </w:p>
    <w:p w:rsidR="00F42012" w:rsidRPr="00C548BF" w:rsidRDefault="00F42012" w:rsidP="00C84DFE">
      <w:pPr>
        <w:widowControl w:val="0"/>
        <w:spacing w:before="8" w:after="0" w:line="240" w:lineRule="auto"/>
        <w:ind w:right="-6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планировать самостоятельно или с помощью учителя действия по решению учебной задачи;</w:t>
      </w:r>
    </w:p>
    <w:p w:rsidR="00F42012" w:rsidRPr="006242B5" w:rsidRDefault="00F42012" w:rsidP="006242B5">
      <w:pPr>
        <w:widowControl w:val="0"/>
        <w:spacing w:before="1"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выстраивать последовательность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выбранных действий и операций.</w:t>
      </w: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Самоконтроль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:</w:t>
      </w:r>
    </w:p>
    <w:p w:rsidR="00F42012" w:rsidRPr="00C548BF" w:rsidRDefault="00F42012" w:rsidP="00C84DFE">
      <w:pPr>
        <w:widowControl w:val="0"/>
        <w:spacing w:before="31" w:after="0" w:line="240" w:lineRule="auto"/>
        <w:ind w:left="570" w:right="130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осуществлять контроль процесса и результата своей деятельности; </w:t>
      </w:r>
    </w:p>
    <w:p w:rsidR="00F42012" w:rsidRPr="00C548BF" w:rsidRDefault="00F42012" w:rsidP="00C84DFE">
      <w:pPr>
        <w:widowControl w:val="0"/>
        <w:spacing w:before="31" w:after="0" w:line="240" w:lineRule="auto"/>
        <w:ind w:left="570" w:right="130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находить ошибки в своей работе и устанавливать их причины;</w:t>
      </w:r>
    </w:p>
    <w:p w:rsidR="00F42012" w:rsidRPr="00C548BF" w:rsidRDefault="00F42012" w:rsidP="00C84DFE">
      <w:pPr>
        <w:widowControl w:val="0"/>
        <w:spacing w:after="0" w:line="240" w:lineRule="auto"/>
        <w:ind w:right="-5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корректировать свои действия при необходимости (с небольшой помощью учителя);</w:t>
      </w:r>
    </w:p>
    <w:p w:rsidR="00F42012" w:rsidRPr="00C548BF" w:rsidRDefault="00F42012" w:rsidP="00C84DFE">
      <w:pPr>
        <w:widowControl w:val="0"/>
        <w:tabs>
          <w:tab w:val="left" w:pos="2354"/>
          <w:tab w:val="left" w:pos="4333"/>
          <w:tab w:val="left" w:pos="6556"/>
          <w:tab w:val="left" w:pos="8348"/>
          <w:tab w:val="left" w:pos="8931"/>
        </w:tabs>
        <w:spacing w:after="0" w:line="240" w:lineRule="auto"/>
        <w:ind w:right="-9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F42012" w:rsidRPr="00C548BF" w:rsidRDefault="00F42012" w:rsidP="00C84DFE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объективно оценивать результаты своей деятельности, соотносить свою оценку с оценкой учителя;</w:t>
      </w:r>
    </w:p>
    <w:p w:rsidR="00F42012" w:rsidRPr="00C548BF" w:rsidRDefault="00F42012" w:rsidP="006242B5">
      <w:pPr>
        <w:widowControl w:val="0"/>
        <w:tabs>
          <w:tab w:val="left" w:pos="2390"/>
          <w:tab w:val="left" w:pos="5117"/>
          <w:tab w:val="left" w:pos="7075"/>
          <w:tab w:val="left" w:pos="8766"/>
        </w:tabs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оценивать целесообразность выбранных способов действия, при необходимости корректировать их.</w:t>
      </w:r>
    </w:p>
    <w:p w:rsidR="00F42012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20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Совместная деятельность</w:t>
      </w:r>
    </w:p>
    <w:p w:rsidR="00F42012" w:rsidRPr="00C548BF" w:rsidRDefault="00F42012" w:rsidP="00C84DFE">
      <w:pPr>
        <w:widowControl w:val="0"/>
        <w:tabs>
          <w:tab w:val="left" w:pos="1259"/>
          <w:tab w:val="left" w:pos="3360"/>
          <w:tab w:val="left" w:pos="4511"/>
          <w:tab w:val="left" w:pos="5748"/>
          <w:tab w:val="left" w:pos="7454"/>
        </w:tabs>
        <w:spacing w:before="32" w:after="0" w:line="240" w:lineRule="auto"/>
        <w:ind w:right="-1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понимать значение коллективной деятельности для успешного решения учебной (практической) задачи; активно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ab/>
        <w:t>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F42012" w:rsidRPr="00C548BF" w:rsidRDefault="00F42012" w:rsidP="00C84DFE">
      <w:pPr>
        <w:widowControl w:val="0"/>
        <w:spacing w:before="39" w:after="0" w:line="240" w:lineRule="auto"/>
        <w:ind w:right="-50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F42012" w:rsidRPr="00C548BF" w:rsidRDefault="00F42012" w:rsidP="00C84DFE">
      <w:pPr>
        <w:widowControl w:val="0"/>
        <w:spacing w:after="0" w:line="240" w:lineRule="auto"/>
        <w:ind w:left="570" w:right="-62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проявлять готовность руководить, выполнять поручения, подчиняться; выполнять правила совместной деятельности: справедливо распределять и</w:t>
      </w:r>
    </w:p>
    <w:p w:rsidR="00F42012" w:rsidRPr="00C548BF" w:rsidRDefault="00F42012" w:rsidP="00C84DFE">
      <w:pPr>
        <w:widowControl w:val="0"/>
        <w:spacing w:after="0" w:line="240" w:lineRule="auto"/>
        <w:ind w:right="-5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F42012" w:rsidRDefault="00F42012" w:rsidP="00140483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ответственно выполнять свою часть работы.</w:t>
      </w:r>
    </w:p>
    <w:p w:rsidR="00F42012" w:rsidRPr="00140483" w:rsidRDefault="00F42012" w:rsidP="00140483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right="-59" w:firstLine="569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F42012" w:rsidRPr="00C548BF" w:rsidRDefault="00F42012" w:rsidP="00C84DFE">
      <w:pPr>
        <w:widowControl w:val="0"/>
        <w:spacing w:after="0" w:line="240" w:lineRule="auto"/>
        <w:ind w:right="-42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Pr="00C548BF" w:rsidRDefault="00F42012" w:rsidP="00C84DFE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 концу обучения </w:t>
      </w:r>
      <w:r w:rsidRPr="00C548BF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 3 классе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обучающийся научится:</w:t>
      </w:r>
    </w:p>
    <w:p w:rsidR="00F42012" w:rsidRPr="00C548BF" w:rsidRDefault="00F42012" w:rsidP="00C84DFE">
      <w:pPr>
        <w:widowControl w:val="0"/>
        <w:spacing w:before="24"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различать государственную символику Российской Федерации (гимн, герб, флаг);</w:t>
      </w:r>
    </w:p>
    <w:p w:rsidR="00F42012" w:rsidRPr="00C548BF" w:rsidRDefault="00F42012" w:rsidP="00142854">
      <w:pPr>
        <w:widowControl w:val="0"/>
        <w:spacing w:after="0" w:line="240" w:lineRule="auto"/>
        <w:ind w:right="-54" w:firstLine="54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проявлять уважение к государственным символам России и своего региона; проявлять уважение к семейным ценностям и традициям, традициям своего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народа и других народов; соблюдать правила нравственного поведения в социуме; приводить     примеры памятников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природы, культурных объектов и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достопримечательностей родного края; столицы России, городов Российской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F42012" w:rsidRPr="00C548BF" w:rsidRDefault="00F42012" w:rsidP="00C84DFE">
      <w:pPr>
        <w:widowControl w:val="0"/>
        <w:spacing w:after="0" w:line="240" w:lineRule="auto"/>
        <w:ind w:left="570" w:right="195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показывать на карте мира материки, изученные страны мира; </w:t>
      </w:r>
    </w:p>
    <w:p w:rsidR="00F42012" w:rsidRPr="00C548BF" w:rsidRDefault="00F42012" w:rsidP="00C84DFE">
      <w:pPr>
        <w:widowControl w:val="0"/>
        <w:spacing w:after="0" w:line="240" w:lineRule="auto"/>
        <w:ind w:left="570" w:right="1957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различать расходы и доходы семейного бюджета;</w:t>
      </w:r>
    </w:p>
    <w:p w:rsidR="00F42012" w:rsidRPr="00C548BF" w:rsidRDefault="00F42012" w:rsidP="00C84DFE">
      <w:pPr>
        <w:widowControl w:val="0"/>
        <w:spacing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F42012" w:rsidRPr="00C548BF" w:rsidRDefault="00F42012" w:rsidP="00C84DFE">
      <w:pPr>
        <w:widowControl w:val="0"/>
        <w:spacing w:after="0" w:line="240" w:lineRule="auto"/>
        <w:ind w:right="-4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F42012" w:rsidRPr="00C548BF" w:rsidRDefault="00F42012" w:rsidP="00C84DFE">
      <w:pPr>
        <w:widowControl w:val="0"/>
        <w:spacing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группировать изученные объекты живой и неживой природы, проводить простейшую классификацию;</w:t>
      </w:r>
    </w:p>
    <w:p w:rsidR="00F42012" w:rsidRPr="00C548BF" w:rsidRDefault="00F42012" w:rsidP="00C84DFE">
      <w:pPr>
        <w:widowControl w:val="0"/>
        <w:spacing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сравнивать по заданному количеству признаков объекты живой и неживой природы;</w:t>
      </w:r>
    </w:p>
    <w:p w:rsidR="00F42012" w:rsidRPr="00C548BF" w:rsidRDefault="00F42012" w:rsidP="00C84DFE">
      <w:pPr>
        <w:widowControl w:val="0"/>
        <w:spacing w:after="0" w:line="240" w:lineRule="auto"/>
        <w:ind w:right="-42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F42012" w:rsidRPr="00C548BF" w:rsidRDefault="00F42012" w:rsidP="00C84DFE">
      <w:pPr>
        <w:widowControl w:val="0"/>
        <w:spacing w:after="0" w:line="240" w:lineRule="auto"/>
        <w:ind w:right="-4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F42012" w:rsidRPr="00C548BF" w:rsidRDefault="00F42012" w:rsidP="00C84DFE">
      <w:pPr>
        <w:widowControl w:val="0"/>
        <w:spacing w:after="0" w:line="240" w:lineRule="auto"/>
        <w:ind w:right="-5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F42012" w:rsidRPr="00C548BF" w:rsidRDefault="00F42012" w:rsidP="00C84DFE">
      <w:pPr>
        <w:widowControl w:val="0"/>
        <w:tabs>
          <w:tab w:val="left" w:pos="2383"/>
          <w:tab w:val="left" w:pos="4016"/>
          <w:tab w:val="left" w:pos="5864"/>
          <w:tab w:val="left" w:pos="7195"/>
          <w:tab w:val="left" w:pos="8417"/>
          <w:tab w:val="left" w:pos="8842"/>
        </w:tabs>
        <w:spacing w:after="0" w:line="240" w:lineRule="auto"/>
        <w:ind w:right="-46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F42012" w:rsidRPr="00C548BF" w:rsidRDefault="00F42012" w:rsidP="00C84DFE">
      <w:pPr>
        <w:widowControl w:val="0"/>
        <w:spacing w:after="0" w:line="240" w:lineRule="auto"/>
        <w:ind w:right="-5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</w:t>
      </w:r>
    </w:p>
    <w:p w:rsidR="00F42012" w:rsidRPr="00C548BF" w:rsidRDefault="00F42012" w:rsidP="00C84DFE">
      <w:pPr>
        <w:widowControl w:val="0"/>
        <w:spacing w:after="0" w:line="240" w:lineRule="auto"/>
        <w:ind w:right="-43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безопасного поведения пассажира железнодорожного, водного и авиатранспорта;</w:t>
      </w:r>
    </w:p>
    <w:p w:rsidR="00F42012" w:rsidRPr="00C548BF" w:rsidRDefault="00F42012" w:rsidP="00C84DFE">
      <w:pPr>
        <w:widowControl w:val="0"/>
        <w:spacing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42012" w:rsidRPr="00C548BF" w:rsidRDefault="00F42012" w:rsidP="00C84DFE">
      <w:pPr>
        <w:widowControl w:val="0"/>
        <w:spacing w:after="0" w:line="240" w:lineRule="auto"/>
        <w:ind w:left="570"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основы профилактики заболеваний;</w:t>
      </w:r>
    </w:p>
    <w:p w:rsidR="00F42012" w:rsidRPr="00C548BF" w:rsidRDefault="00F42012" w:rsidP="00C84DFE">
      <w:pPr>
        <w:widowControl w:val="0"/>
        <w:spacing w:before="15" w:after="0" w:line="240" w:lineRule="auto"/>
        <w:ind w:left="570" w:right="138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соблюдать правила безопасного поведения во дворе жилого дома; соблюдать правила нравственного поведения на природе;</w:t>
      </w:r>
    </w:p>
    <w:p w:rsidR="00F42012" w:rsidRPr="00C548BF" w:rsidRDefault="00F42012" w:rsidP="00C84DFE">
      <w:pPr>
        <w:widowControl w:val="0"/>
        <w:spacing w:after="0" w:line="240" w:lineRule="auto"/>
        <w:ind w:right="-55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безопасно использовать персональные данные в условиях контролируемого доступа в информационно-коммуникационную сеть «Интернет»;</w:t>
      </w:r>
    </w:p>
    <w:p w:rsidR="00F42012" w:rsidRPr="00C548BF" w:rsidRDefault="00F42012" w:rsidP="00C84DFE">
      <w:pPr>
        <w:widowControl w:val="0"/>
        <w:spacing w:before="7" w:after="0" w:line="240" w:lineRule="auto"/>
        <w:ind w:right="-57" w:firstLine="569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548BF">
        <w:rPr>
          <w:rFonts w:ascii="Times New Roman" w:hAnsi="Times New Roman"/>
          <w:color w:val="000000"/>
          <w:sz w:val="24"/>
          <w:szCs w:val="24"/>
          <w:lang w:eastAsia="ru-RU"/>
        </w:rPr>
        <w:t>ориентироваться в возможных мошеннических действиях при общении в мессенджерах.</w:t>
      </w:r>
    </w:p>
    <w:p w:rsidR="00F42012" w:rsidRPr="00C548BF" w:rsidRDefault="00F42012" w:rsidP="00C84DFE">
      <w:pPr>
        <w:widowControl w:val="0"/>
        <w:spacing w:before="15" w:after="0" w:line="240" w:lineRule="auto"/>
        <w:ind w:left="570" w:right="138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Default="00F42012" w:rsidP="00C84DFE">
      <w:pPr>
        <w:widowControl w:val="0"/>
        <w:spacing w:before="15" w:after="0" w:line="240" w:lineRule="auto"/>
        <w:ind w:left="570" w:right="138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Default="00F42012" w:rsidP="00C84DFE">
      <w:pPr>
        <w:widowControl w:val="0"/>
        <w:spacing w:before="15" w:after="0" w:line="240" w:lineRule="auto"/>
        <w:ind w:left="570" w:right="1389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Default="00F42012"/>
    <w:p w:rsidR="00F42012" w:rsidRPr="00C84DFE" w:rsidRDefault="00F42012" w:rsidP="00C84DFE">
      <w:pPr>
        <w:widowControl w:val="0"/>
        <w:spacing w:after="0" w:line="240" w:lineRule="auto"/>
        <w:ind w:right="-20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C84DFE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F42012" w:rsidRPr="00C84DFE" w:rsidRDefault="00F42012" w:rsidP="00C84DFE">
      <w:pPr>
        <w:widowControl w:val="0"/>
        <w:spacing w:after="0" w:line="240" w:lineRule="auto"/>
        <w:ind w:right="1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C84DFE">
        <w:rPr>
          <w:rFonts w:ascii="Times New Roman" w:hAnsi="Times New Roman"/>
          <w:b/>
          <w:sz w:val="24"/>
          <w:szCs w:val="24"/>
          <w:lang w:eastAsia="ru-RU"/>
        </w:rPr>
        <w:t>3 КЛАСС</w:t>
      </w:r>
    </w:p>
    <w:tbl>
      <w:tblPr>
        <w:tblW w:w="10800" w:type="dxa"/>
        <w:tblCellSpacing w:w="20" w:type="nil"/>
        <w:tblInd w:w="-4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87"/>
        <w:gridCol w:w="3452"/>
        <w:gridCol w:w="946"/>
        <w:gridCol w:w="1532"/>
        <w:gridCol w:w="1258"/>
        <w:gridCol w:w="2925"/>
      </w:tblGrid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№ п/п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4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 xml:space="preserve">Наименование разделов 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и тем программы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3736" w:type="dxa"/>
            <w:gridSpan w:val="3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Электронные (цифровые) образовательные ресурсы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34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Всего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Контроль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</w:rPr>
              <w:t>-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ные работы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Практи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</w:rPr>
              <w:t>-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ческие работы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10800" w:type="dxa"/>
            <w:gridSpan w:val="6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1.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общество</w:t>
            </w: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1.1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Наша родина – Российская Федерация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1.2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Семья - коллектив близких, родных людей.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1.3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Страны и народы мира.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4139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20 </w:t>
            </w:r>
          </w:p>
        </w:tc>
        <w:tc>
          <w:tcPr>
            <w:tcW w:w="5715" w:type="dxa"/>
            <w:gridSpan w:val="3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10800" w:type="dxa"/>
            <w:gridSpan w:val="6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2.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Человек и природа</w:t>
            </w: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11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2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2.3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Разнообразие растений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2.4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Разнообразие животных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2.5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Природные сообщества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2.6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Человек – часть природы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4139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35 </w:t>
            </w:r>
          </w:p>
        </w:tc>
        <w:tc>
          <w:tcPr>
            <w:tcW w:w="5715" w:type="dxa"/>
            <w:gridSpan w:val="3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10800" w:type="dxa"/>
            <w:gridSpan w:val="6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Раздел 3.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</w:t>
            </w:r>
            <w:r w:rsidRPr="00C84DFE">
              <w:rPr>
                <w:rFonts w:ascii="Times New Roman" w:hAnsi="Times New Roman"/>
                <w:b/>
                <w:color w:val="000000"/>
                <w:sz w:val="24"/>
                <w:lang w:val="en-US"/>
              </w:rPr>
              <w:t>Правила безопасной жизнедеятельности</w:t>
            </w: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3.1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Здоровый образ жизни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3.2</w:t>
            </w:r>
          </w:p>
        </w:tc>
        <w:tc>
          <w:tcPr>
            <w:tcW w:w="345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«Интернет»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https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m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edsoo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ru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f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 w:rsidRPr="00C84DFE">
                <w:rPr>
                  <w:rFonts w:ascii="Times New Roman" w:hAnsi="Times New Roman"/>
                  <w:color w:val="0000FF"/>
                  <w:u w:val="single"/>
                  <w:lang w:val="en-US"/>
                </w:rPr>
                <w:t>e</w:t>
              </w:r>
              <w:r w:rsidRPr="00C84DF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4139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>Итого по разделу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5715" w:type="dxa"/>
            <w:gridSpan w:val="3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4139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Резервное время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6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3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2012" w:rsidRPr="00C84DFE" w:rsidTr="00140483">
        <w:trPr>
          <w:trHeight w:val="144"/>
          <w:tblCellSpacing w:w="20" w:type="nil"/>
        </w:trPr>
        <w:tc>
          <w:tcPr>
            <w:tcW w:w="4139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ОБЩЕЕ КОЛИЧЕСТВО ЧАСОВ</w:t>
            </w:r>
          </w:p>
          <w:p w:rsidR="00F42012" w:rsidRPr="00C84DFE" w:rsidRDefault="00F42012" w:rsidP="00C84DFE">
            <w:pPr>
              <w:spacing w:after="0" w:line="276" w:lineRule="auto"/>
              <w:ind w:left="135"/>
              <w:jc w:val="center"/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>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68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258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0" w:line="276" w:lineRule="auto"/>
              <w:ind w:left="135"/>
              <w:jc w:val="center"/>
              <w:rPr>
                <w:lang w:val="en-US"/>
              </w:rPr>
            </w:pPr>
            <w:r w:rsidRPr="00C84DFE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0 </w:t>
            </w:r>
          </w:p>
        </w:tc>
        <w:tc>
          <w:tcPr>
            <w:tcW w:w="2925" w:type="dxa"/>
            <w:tcMar>
              <w:top w:w="50" w:type="dxa"/>
              <w:left w:w="100" w:type="dxa"/>
            </w:tcMar>
            <w:vAlign w:val="center"/>
          </w:tcPr>
          <w:p w:rsidR="00F42012" w:rsidRPr="00C84DFE" w:rsidRDefault="00F42012" w:rsidP="00C84DFE">
            <w:pPr>
              <w:spacing w:after="200" w:line="276" w:lineRule="auto"/>
              <w:rPr>
                <w:lang w:val="en-US"/>
              </w:rPr>
            </w:pPr>
          </w:p>
        </w:tc>
      </w:tr>
    </w:tbl>
    <w:p w:rsidR="00F42012" w:rsidRDefault="00F42012" w:rsidP="0089194B">
      <w:pPr>
        <w:jc w:val="center"/>
        <w:rPr>
          <w:rFonts w:ascii="Times New Roman" w:hAnsi="Times New Roman"/>
          <w:b/>
          <w:sz w:val="24"/>
          <w:szCs w:val="24"/>
        </w:rPr>
      </w:pPr>
    </w:p>
    <w:p w:rsidR="00F42012" w:rsidRDefault="00F42012" w:rsidP="0089194B">
      <w:pPr>
        <w:jc w:val="center"/>
        <w:rPr>
          <w:rFonts w:ascii="Times New Roman" w:hAnsi="Times New Roman"/>
          <w:b/>
          <w:sz w:val="24"/>
          <w:szCs w:val="24"/>
        </w:rPr>
      </w:pPr>
      <w:r w:rsidRPr="0089194B">
        <w:rPr>
          <w:rFonts w:ascii="Times New Roman" w:hAnsi="Times New Roman"/>
          <w:b/>
          <w:sz w:val="24"/>
          <w:szCs w:val="24"/>
        </w:rPr>
        <w:t>ПОУРОЧНОЕ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89194B">
        <w:rPr>
          <w:rFonts w:ascii="Times New Roman" w:hAnsi="Times New Roman"/>
          <w:b/>
          <w:sz w:val="24"/>
          <w:szCs w:val="24"/>
        </w:rPr>
        <w:t>ПЛАНИРОВАНИЕ</w:t>
      </w:r>
    </w:p>
    <w:p w:rsidR="00F42012" w:rsidRPr="0089194B" w:rsidRDefault="00F42012" w:rsidP="0089194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 КЛАСС</w:t>
      </w:r>
    </w:p>
    <w:tbl>
      <w:tblPr>
        <w:tblW w:w="11087" w:type="dxa"/>
        <w:tblCellSpacing w:w="20" w:type="nil"/>
        <w:tblInd w:w="-6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/>
      </w:tblPr>
      <w:tblGrid>
        <w:gridCol w:w="664"/>
        <w:gridCol w:w="2826"/>
        <w:gridCol w:w="922"/>
        <w:gridCol w:w="1465"/>
        <w:gridCol w:w="1234"/>
        <w:gridCol w:w="1048"/>
        <w:gridCol w:w="2928"/>
      </w:tblGrid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№ п/п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Тема урока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3621" w:type="dxa"/>
            <w:gridSpan w:val="3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Количество часов</w:t>
            </w:r>
          </w:p>
        </w:tc>
        <w:tc>
          <w:tcPr>
            <w:tcW w:w="10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Дата изуче</w:t>
            </w:r>
            <w:r w:rsidRPr="0089194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ния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Электронные цифровые образовательные ресурсы</w:t>
            </w:r>
          </w:p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82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Всего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Контроль</w:t>
            </w:r>
            <w:r w:rsidRPr="0089194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ные работы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Практи</w:t>
            </w:r>
            <w:r w:rsidRPr="0089194B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89194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ческие работы</w:t>
            </w:r>
          </w:p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Что такое общество?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1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841330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841254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8C3AFF">
        <w:trPr>
          <w:trHeight w:val="1903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Наша Родина - Российская Федерация Государственная символика РФ.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Уважение к государственным символам России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Родной край – малая родина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5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841427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84134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841380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27.09.24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30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841367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Трудолюбие как общественно значимая ценность в культуре народов России.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Нужны ли обществу правила поведения?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Правила поведения в социуме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2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841213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Совместный труд. Семейный бюджет, доходы и расходы семьи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25.10.24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841314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Памятники природы и культуры стран Европы (по выбору)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841481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Памятники природы и культуры Белоруссии (по выбору)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8414650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Памятники природы и культуры стран Азии (по выбору)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84149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Памятники природы и культуры Китая (по выбору)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8414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Резервный урок. Семья: традиции, праздники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Методы изучения природы: наблюдения, сравнения, измерения, опыты и эксперименты.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Материки и океаны, части света: картины природы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162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29.11.24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392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Твердые вещества, жидкости, газы. Определение свойств твердых веществ, жидкостей и газов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3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9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cce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4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cb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Распространение воды в природе: водоемы, реки.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Круговорот воды в природе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Воздух как смесь газов. Значение воздуха для жизни флоры, фауны, человека.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Охрана воздуха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328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Горная порода как соединение разных минералов.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Примеры минералов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Полезные ископаемые – богатство земных недр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8412706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8412896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Почва, её состав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29.12.24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4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78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dbde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Бактерии – мельчайшие одноклеточные живые существа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9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fc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Разнообразие грибов: узнавание, называние, описание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240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5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282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41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Растение как живой организм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fde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Как растения размножаются?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31.01.25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5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Жизнь животных в разные времена года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85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16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ebe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Как животные питаются?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90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Особенности дыхания животных разных классов (звери –легкие; рыбы - жабры; насекомые – трахеи)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89194B">
              <w:rPr>
                <w:rFonts w:ascii="Times New Roman" w:hAnsi="Times New Roman"/>
                <w:sz w:val="24"/>
                <w:szCs w:val="24"/>
              </w:rPr>
              <w:t>.02.</w:t>
            </w: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Размножение и развитие рыб, птиц, земноводных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28.02.25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8412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98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Естественные природные сообщества: лес, луг, водоем, степь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841030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6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6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8410122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89194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84104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ba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8410654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Опорно-двигательная система и ее роль в жизни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84116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Дыхательная система и ее роль в жизни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21.03.25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Пищеварительная система и ее роль в жизни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4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Кровеносная и нервная система и ее роль в жизни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5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8411108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Резервный урок. Органы чувств их роль в жизни человека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6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841146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  <w:r w:rsidRPr="008919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77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78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60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Резервный урок. Проверочная работа по теме "Человек - часть природы.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Строение тела человека"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61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8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3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62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79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84118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6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63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0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a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5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64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Знаки безопасности во дворе жилого дома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1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8410910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65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Безопасное поведение пассажира железнодорожного транспорта. </w:t>
            </w: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Знаки безопасности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2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0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c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Безопасное поведение пассажира авиа и водного транспорта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3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dd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67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Безопасная информационная среда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 xml:space="preserve">Библиотека ЦОК </w:t>
            </w:r>
            <w:hyperlink r:id="rId84"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://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m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edsoo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.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/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8411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f</w:t>
              </w:r>
              <w:r w:rsidRPr="00431A82">
                <w:rPr>
                  <w:rStyle w:val="Hyperlink"/>
                  <w:rFonts w:ascii="Times New Roman" w:hAnsi="Times New Roman"/>
                  <w:sz w:val="24"/>
                  <w:szCs w:val="24"/>
                </w:rPr>
                <w:t>90</w:t>
              </w:r>
            </w:hyperlink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66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2826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4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21.05.25</w:t>
            </w:r>
          </w:p>
        </w:tc>
        <w:tc>
          <w:tcPr>
            <w:tcW w:w="2928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uchi.ru</w:t>
            </w:r>
          </w:p>
        </w:tc>
      </w:tr>
      <w:tr w:rsidR="00F42012" w:rsidRPr="0089194B" w:rsidTr="00140483">
        <w:trPr>
          <w:trHeight w:val="144"/>
          <w:tblCellSpacing w:w="20" w:type="nil"/>
        </w:trPr>
        <w:tc>
          <w:tcPr>
            <w:tcW w:w="3490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9194B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22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9194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976" w:type="dxa"/>
            <w:gridSpan w:val="2"/>
            <w:tcMar>
              <w:top w:w="50" w:type="dxa"/>
              <w:left w:w="100" w:type="dxa"/>
            </w:tcMar>
            <w:vAlign w:val="center"/>
          </w:tcPr>
          <w:p w:rsidR="00F42012" w:rsidRPr="0089194B" w:rsidRDefault="00F42012" w:rsidP="008C3AF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Default="00F42012" w:rsidP="0089194B">
      <w:pPr>
        <w:rPr>
          <w:rFonts w:ascii="Times New Roman" w:hAnsi="Times New Roman"/>
          <w:sz w:val="24"/>
          <w:szCs w:val="24"/>
        </w:rPr>
      </w:pPr>
    </w:p>
    <w:p w:rsidR="00F42012" w:rsidRPr="00C548BF" w:rsidRDefault="00F42012" w:rsidP="00360A9B">
      <w:pPr>
        <w:spacing w:after="0" w:line="25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42012" w:rsidRPr="00C548BF" w:rsidRDefault="00F42012" w:rsidP="00360A9B">
      <w:pPr>
        <w:spacing w:after="0" w:line="256" w:lineRule="auto"/>
        <w:jc w:val="center"/>
        <w:rPr>
          <w:rFonts w:ascii="Times New Roman" w:hAnsi="Times New Roman"/>
          <w:b/>
          <w:sz w:val="24"/>
          <w:szCs w:val="24"/>
        </w:rPr>
      </w:pPr>
      <w:r w:rsidRPr="00C548BF">
        <w:rPr>
          <w:rFonts w:ascii="Times New Roman" w:hAnsi="Times New Roman"/>
          <w:b/>
          <w:sz w:val="24"/>
          <w:szCs w:val="24"/>
        </w:rPr>
        <w:t>УЧЕБНО-МЕТОДИЧЕСКОЕ ОБЕСПЕЧЕНИЕ ОБРАЗОВАТЕЛЬНОГО ПРОЦЕССА</w:t>
      </w:r>
    </w:p>
    <w:p w:rsidR="00F42012" w:rsidRPr="00C548BF" w:rsidRDefault="00F42012" w:rsidP="00140483">
      <w:pPr>
        <w:widowControl w:val="0"/>
        <w:autoSpaceDE w:val="0"/>
        <w:autoSpaceDN w:val="0"/>
        <w:spacing w:before="184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548BF">
        <w:rPr>
          <w:rFonts w:ascii="Times New Roman" w:hAnsi="Times New Roman"/>
          <w:b/>
          <w:spacing w:val="-2"/>
          <w:w w:val="95"/>
          <w:sz w:val="24"/>
          <w:szCs w:val="24"/>
        </w:rPr>
        <w:t>ОБЯЗАТЕЛЬНЫЕ</w:t>
      </w:r>
      <w:r w:rsidRPr="00C548BF">
        <w:rPr>
          <w:rFonts w:ascii="Times New Roman" w:hAnsi="Times New Roman"/>
          <w:b/>
          <w:spacing w:val="17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pacing w:val="-2"/>
          <w:w w:val="95"/>
          <w:sz w:val="24"/>
          <w:szCs w:val="24"/>
        </w:rPr>
        <w:t>УЧЕБНЫЕ</w:t>
      </w:r>
      <w:r w:rsidRPr="00C548BF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pacing w:val="-2"/>
          <w:w w:val="95"/>
          <w:sz w:val="24"/>
          <w:szCs w:val="24"/>
        </w:rPr>
        <w:t>МАТЕРИАЛЫ</w:t>
      </w:r>
      <w:r w:rsidRPr="00C548BF">
        <w:rPr>
          <w:rFonts w:ascii="Times New Roman" w:hAnsi="Times New Roman"/>
          <w:b/>
          <w:spacing w:val="12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pacing w:val="-2"/>
          <w:w w:val="95"/>
          <w:sz w:val="24"/>
          <w:szCs w:val="24"/>
        </w:rPr>
        <w:t>ДЛЯ</w:t>
      </w:r>
      <w:r w:rsidRPr="00C548BF">
        <w:rPr>
          <w:rFonts w:ascii="Times New Roman" w:hAnsi="Times New Roman"/>
          <w:b/>
          <w:spacing w:val="-4"/>
          <w:w w:val="95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pacing w:val="-2"/>
          <w:w w:val="95"/>
          <w:sz w:val="24"/>
          <w:szCs w:val="24"/>
        </w:rPr>
        <w:t>УЧЕНИКА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before="156" w:after="0" w:line="240" w:lineRule="auto"/>
        <w:ind w:right="2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Окружающий мир. 3</w:t>
      </w:r>
      <w:r w:rsidRPr="00C548BF">
        <w:rPr>
          <w:rFonts w:ascii="Times New Roman" w:hAnsi="Times New Roman"/>
          <w:sz w:val="24"/>
          <w:szCs w:val="24"/>
        </w:rPr>
        <w:t xml:space="preserve"> класс. Учебник для общеобразоват. учреждений с прил. на электрон. носителе. В 2 ч./ </w:t>
      </w:r>
      <w:r w:rsidRPr="00C548BF">
        <w:rPr>
          <w:rFonts w:ascii="Times New Roman" w:hAnsi="Times New Roman"/>
          <w:w w:val="95"/>
          <w:sz w:val="24"/>
          <w:szCs w:val="24"/>
        </w:rPr>
        <w:t>Плешаков</w:t>
      </w:r>
      <w:r w:rsidRPr="00C548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А.А</w:t>
      </w:r>
      <w:r w:rsidRPr="00C548BF">
        <w:rPr>
          <w:rFonts w:ascii="Times New Roman" w:hAnsi="Times New Roman"/>
          <w:sz w:val="24"/>
          <w:szCs w:val="24"/>
        </w:rPr>
        <w:t xml:space="preserve"> – Акционерное</w:t>
      </w:r>
      <w:r w:rsidRPr="00C548BF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общество</w:t>
      </w:r>
      <w:r w:rsidRPr="00C548B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«Издательство</w:t>
      </w:r>
      <w:r w:rsidRPr="00C548BF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 xml:space="preserve">«Просвещение». 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/>
          <w:spacing w:val="-2"/>
          <w:sz w:val="24"/>
          <w:szCs w:val="24"/>
        </w:rPr>
      </w:pPr>
      <w:r w:rsidRPr="00C548BF">
        <w:rPr>
          <w:rFonts w:ascii="Times New Roman" w:hAnsi="Times New Roman"/>
          <w:spacing w:val="-2"/>
          <w:sz w:val="24"/>
          <w:szCs w:val="24"/>
        </w:rPr>
        <w:t xml:space="preserve">Рабочие тетради. </w:t>
      </w:r>
      <w:r>
        <w:rPr>
          <w:rFonts w:ascii="Times New Roman" w:hAnsi="Times New Roman"/>
          <w:spacing w:val="-2"/>
          <w:sz w:val="24"/>
          <w:szCs w:val="24"/>
        </w:rPr>
        <w:t>Окружающий мир (в 2-х частях), 3</w:t>
      </w:r>
      <w:r w:rsidRPr="00C548BF">
        <w:rPr>
          <w:rFonts w:ascii="Times New Roman" w:hAnsi="Times New Roman"/>
          <w:spacing w:val="-2"/>
          <w:sz w:val="24"/>
          <w:szCs w:val="24"/>
        </w:rPr>
        <w:t xml:space="preserve"> класс, Плешаков А.А., М.: Просвещение.</w:t>
      </w:r>
    </w:p>
    <w:p w:rsidR="00F42012" w:rsidRPr="00C548BF" w:rsidRDefault="00F42012" w:rsidP="00360A9B">
      <w:pPr>
        <w:widowControl w:val="0"/>
        <w:tabs>
          <w:tab w:val="left" w:pos="0"/>
          <w:tab w:val="left" w:pos="180"/>
        </w:tabs>
        <w:autoSpaceDE w:val="0"/>
        <w:autoSpaceDN w:val="0"/>
        <w:spacing w:before="187" w:after="0" w:line="240" w:lineRule="auto"/>
        <w:jc w:val="center"/>
        <w:outlineLvl w:val="0"/>
        <w:rPr>
          <w:rFonts w:ascii="Times New Roman" w:hAnsi="Times New Roman"/>
          <w:w w:val="95"/>
          <w:sz w:val="24"/>
          <w:szCs w:val="24"/>
        </w:rPr>
      </w:pPr>
      <w:r w:rsidRPr="00C548BF">
        <w:rPr>
          <w:rFonts w:ascii="Times New Roman" w:hAnsi="Times New Roman"/>
          <w:b/>
          <w:bCs/>
          <w:w w:val="90"/>
          <w:sz w:val="24"/>
          <w:szCs w:val="24"/>
        </w:rPr>
        <w:t>МЕТОДИЧЕСКИЕ</w:t>
      </w:r>
      <w:r w:rsidRPr="00C548BF">
        <w:rPr>
          <w:rFonts w:ascii="Times New Roman" w:hAnsi="Times New Roman"/>
          <w:b/>
          <w:bCs/>
          <w:spacing w:val="77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w w:val="90"/>
          <w:sz w:val="24"/>
          <w:szCs w:val="24"/>
        </w:rPr>
        <w:t>МАТЕРИАЛЫ</w:t>
      </w:r>
      <w:r w:rsidRPr="00C548BF">
        <w:rPr>
          <w:rFonts w:ascii="Times New Roman" w:hAnsi="Times New Roman"/>
          <w:b/>
          <w:bCs/>
          <w:spacing w:val="67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w w:val="90"/>
          <w:sz w:val="24"/>
          <w:szCs w:val="24"/>
        </w:rPr>
        <w:t>ДЛЯ</w:t>
      </w:r>
      <w:r w:rsidRPr="00C548BF">
        <w:rPr>
          <w:rFonts w:ascii="Times New Roman" w:hAnsi="Times New Roman"/>
          <w:b/>
          <w:bCs/>
          <w:spacing w:val="40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0"/>
          <w:sz w:val="24"/>
          <w:szCs w:val="24"/>
        </w:rPr>
        <w:t>УЧИТЕЛЯ</w:t>
      </w:r>
    </w:p>
    <w:p w:rsidR="00F42012" w:rsidRPr="00C548BF" w:rsidRDefault="00F42012" w:rsidP="00360A9B">
      <w:pPr>
        <w:widowControl w:val="0"/>
        <w:tabs>
          <w:tab w:val="left" w:pos="0"/>
          <w:tab w:val="left" w:pos="180"/>
        </w:tabs>
        <w:autoSpaceDE w:val="0"/>
        <w:autoSpaceDN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C548BF">
        <w:rPr>
          <w:rFonts w:ascii="Times New Roman" w:hAnsi="Times New Roman"/>
          <w:w w:val="95"/>
          <w:sz w:val="24"/>
          <w:szCs w:val="24"/>
        </w:rPr>
        <w:t xml:space="preserve">                                                                                                                                    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 xml:space="preserve">Окружающий мир. Рабочие программы. 1 – 4 классы. 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C548BF">
        <w:rPr>
          <w:rFonts w:ascii="Times New Roman" w:hAnsi="Times New Roman"/>
          <w:sz w:val="24"/>
          <w:szCs w:val="24"/>
        </w:rPr>
        <w:t>Поурочные р</w:t>
      </w:r>
      <w:r>
        <w:rPr>
          <w:rFonts w:ascii="Times New Roman" w:hAnsi="Times New Roman"/>
          <w:sz w:val="24"/>
          <w:szCs w:val="24"/>
        </w:rPr>
        <w:t>азработки по окружающему миру. 3</w:t>
      </w:r>
      <w:r w:rsidRPr="00C548BF">
        <w:rPr>
          <w:rFonts w:ascii="Times New Roman" w:hAnsi="Times New Roman"/>
          <w:sz w:val="24"/>
          <w:szCs w:val="24"/>
        </w:rPr>
        <w:t xml:space="preserve"> класс.</w:t>
      </w:r>
      <w:r w:rsidRPr="00C548BF">
        <w:rPr>
          <w:rFonts w:ascii="Times New Roman" w:hAnsi="Times New Roman"/>
          <w:sz w:val="24"/>
          <w:szCs w:val="24"/>
          <w:shd w:val="clear" w:color="auto" w:fill="FFFFFF"/>
        </w:rPr>
        <w:t xml:space="preserve"> Казакова О.В., Сбоева Н.А., Гаврилкина Н.И.</w:t>
      </w:r>
      <w:r w:rsidRPr="00C548BF">
        <w:rPr>
          <w:rFonts w:ascii="Times New Roman" w:hAnsi="Times New Roman"/>
          <w:sz w:val="24"/>
          <w:szCs w:val="24"/>
        </w:rPr>
        <w:t xml:space="preserve"> – М.: ВАКО.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539"/>
        <w:rPr>
          <w:rFonts w:ascii="Times New Roman" w:hAnsi="Times New Roman"/>
          <w:w w:val="95"/>
          <w:sz w:val="24"/>
          <w:szCs w:val="24"/>
        </w:rPr>
      </w:pP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539"/>
        <w:jc w:val="center"/>
        <w:rPr>
          <w:rFonts w:ascii="Times New Roman" w:hAnsi="Times New Roman"/>
          <w:b/>
          <w:sz w:val="24"/>
          <w:szCs w:val="24"/>
        </w:rPr>
      </w:pPr>
      <w:r w:rsidRPr="00C548BF">
        <w:rPr>
          <w:rFonts w:ascii="Times New Roman" w:hAnsi="Times New Roman"/>
          <w:b/>
          <w:sz w:val="24"/>
          <w:szCs w:val="24"/>
        </w:rPr>
        <w:t xml:space="preserve">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C548BF">
        <w:rPr>
          <w:rFonts w:ascii="Times New Roman" w:hAnsi="Times New Roman"/>
          <w:b/>
          <w:sz w:val="24"/>
          <w:szCs w:val="24"/>
        </w:rPr>
        <w:t xml:space="preserve"> МЕТОДИЧЕСКИЕ</w:t>
      </w:r>
      <w:r w:rsidRPr="00C548BF">
        <w:rPr>
          <w:rFonts w:ascii="Times New Roman" w:hAnsi="Times New Roman"/>
          <w:b/>
          <w:spacing w:val="2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z w:val="24"/>
          <w:szCs w:val="24"/>
        </w:rPr>
        <w:t>ПОСОБИЯ</w:t>
      </w: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539"/>
        <w:rPr>
          <w:rFonts w:ascii="Times New Roman" w:hAnsi="Times New Roman"/>
          <w:b/>
          <w:w w:val="95"/>
          <w:sz w:val="24"/>
          <w:szCs w:val="24"/>
        </w:rPr>
      </w:pPr>
    </w:p>
    <w:p w:rsidR="00F42012" w:rsidRPr="00C548BF" w:rsidRDefault="00F42012" w:rsidP="00360A9B">
      <w:pPr>
        <w:widowControl w:val="0"/>
        <w:tabs>
          <w:tab w:val="left" w:pos="0"/>
        </w:tabs>
        <w:autoSpaceDE w:val="0"/>
        <w:autoSpaceDN w:val="0"/>
        <w:spacing w:after="0" w:line="240" w:lineRule="auto"/>
        <w:ind w:right="2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w w:val="95"/>
          <w:sz w:val="24"/>
          <w:szCs w:val="24"/>
        </w:rPr>
        <w:t xml:space="preserve">Плешаков А.А., От земли до неба: Атлас-определитель: Пособие для учащихся общеобразовательных учреждений. </w:t>
      </w:r>
      <w:r w:rsidRPr="00C548BF">
        <w:rPr>
          <w:rFonts w:ascii="Times New Roman" w:hAnsi="Times New Roman"/>
          <w:w w:val="90"/>
          <w:sz w:val="24"/>
          <w:szCs w:val="24"/>
        </w:rPr>
        <w:t xml:space="preserve">— </w:t>
      </w:r>
      <w:r w:rsidRPr="00C548BF">
        <w:rPr>
          <w:rFonts w:ascii="Times New Roman" w:hAnsi="Times New Roman"/>
          <w:w w:val="95"/>
          <w:sz w:val="24"/>
          <w:szCs w:val="24"/>
        </w:rPr>
        <w:t>М.: Просвещение</w:t>
      </w:r>
    </w:p>
    <w:p w:rsidR="00F42012" w:rsidRPr="00C548BF" w:rsidRDefault="00F42012" w:rsidP="00360A9B">
      <w:pPr>
        <w:widowControl w:val="0"/>
        <w:autoSpaceDE w:val="0"/>
        <w:autoSpaceDN w:val="0"/>
        <w:spacing w:before="8" w:after="0" w:line="240" w:lineRule="auto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Плешаков А.А., Зелёные страницы. Книга для учащихся начальных классов.</w:t>
      </w:r>
      <w:r w:rsidRPr="00C548BF">
        <w:rPr>
          <w:rFonts w:ascii="Times New Roman" w:hAnsi="Times New Roman"/>
          <w:w w:val="90"/>
          <w:sz w:val="24"/>
          <w:szCs w:val="24"/>
        </w:rPr>
        <w:t xml:space="preserve"> — </w:t>
      </w:r>
      <w:r w:rsidRPr="00C548BF">
        <w:rPr>
          <w:rFonts w:ascii="Times New Roman" w:hAnsi="Times New Roman"/>
          <w:w w:val="95"/>
          <w:sz w:val="24"/>
          <w:szCs w:val="24"/>
        </w:rPr>
        <w:t>М.: Просвещение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w w:val="95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Плешаков А.А., Великан на поляне.</w:t>
      </w:r>
      <w:r w:rsidRPr="00C548BF">
        <w:rPr>
          <w:rFonts w:ascii="Times New Roman" w:hAnsi="Times New Roman"/>
          <w:w w:val="90"/>
          <w:sz w:val="24"/>
          <w:szCs w:val="24"/>
        </w:rPr>
        <w:t xml:space="preserve"> — </w:t>
      </w:r>
      <w:r w:rsidRPr="00C548BF">
        <w:rPr>
          <w:rFonts w:ascii="Times New Roman" w:hAnsi="Times New Roman"/>
          <w:w w:val="95"/>
          <w:sz w:val="24"/>
          <w:szCs w:val="24"/>
        </w:rPr>
        <w:t>М.: Просвещение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w w:val="95"/>
          <w:sz w:val="24"/>
          <w:szCs w:val="24"/>
        </w:rPr>
        <w:t>Детская справочная</w:t>
      </w:r>
      <w:r w:rsidRPr="00C548BF">
        <w:rPr>
          <w:rFonts w:ascii="Times New Roman" w:hAnsi="Times New Roman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литература (справочники,</w:t>
      </w:r>
      <w:r w:rsidRPr="00C548BF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энциклопедии) об</w:t>
      </w:r>
      <w:r w:rsidRPr="00C548BF">
        <w:rPr>
          <w:rFonts w:ascii="Times New Roman" w:hAnsi="Times New Roman"/>
          <w:spacing w:val="-12"/>
          <w:w w:val="95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окружающем</w:t>
      </w:r>
      <w:r w:rsidRPr="00C548BF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мире</w:t>
      </w:r>
      <w:r w:rsidRPr="00C548BF">
        <w:rPr>
          <w:rFonts w:ascii="Times New Roman" w:hAnsi="Times New Roman"/>
          <w:spacing w:val="-6"/>
          <w:w w:val="95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>(природе,</w:t>
      </w:r>
      <w:r w:rsidRPr="00C548BF">
        <w:rPr>
          <w:rFonts w:ascii="Times New Roman" w:hAnsi="Times New Roman"/>
          <w:spacing w:val="-2"/>
          <w:w w:val="95"/>
          <w:sz w:val="24"/>
          <w:szCs w:val="24"/>
        </w:rPr>
        <w:t xml:space="preserve"> </w:t>
      </w:r>
      <w:r w:rsidRPr="00C548BF">
        <w:rPr>
          <w:rFonts w:ascii="Times New Roman" w:hAnsi="Times New Roman"/>
          <w:w w:val="95"/>
          <w:sz w:val="24"/>
          <w:szCs w:val="24"/>
        </w:rPr>
        <w:t xml:space="preserve">труде </w:t>
      </w:r>
      <w:r w:rsidRPr="00C548BF">
        <w:rPr>
          <w:rFonts w:ascii="Times New Roman" w:hAnsi="Times New Roman"/>
          <w:sz w:val="24"/>
          <w:szCs w:val="24"/>
        </w:rPr>
        <w:t>людей,</w:t>
      </w:r>
      <w:r w:rsidRPr="00C548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общественных явлениях</w:t>
      </w:r>
      <w:r w:rsidRPr="00C548BF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и</w:t>
      </w:r>
      <w:r w:rsidRPr="00C548BF">
        <w:rPr>
          <w:rFonts w:ascii="Times New Roman" w:hAnsi="Times New Roman"/>
          <w:spacing w:val="-16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пр.)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2"/>
          <w:w w:val="95"/>
          <w:sz w:val="24"/>
          <w:szCs w:val="24"/>
        </w:rPr>
      </w:pP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2"/>
          <w:w w:val="95"/>
          <w:sz w:val="24"/>
          <w:szCs w:val="24"/>
        </w:rPr>
      </w:pP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ЦИФРОВЫЕ</w:t>
      </w:r>
      <w:r w:rsidRPr="00C548BF">
        <w:rPr>
          <w:rFonts w:ascii="Times New Roman" w:hAnsi="Times New Roman"/>
          <w:b/>
          <w:bCs/>
          <w:spacing w:val="13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ОБРАЗОВАТЕЛЬНЫЕ</w:t>
      </w:r>
      <w:r w:rsidRPr="00C548BF">
        <w:rPr>
          <w:rFonts w:ascii="Times New Roman" w:hAnsi="Times New Roman"/>
          <w:b/>
          <w:bCs/>
          <w:spacing w:val="-8"/>
          <w:w w:val="95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РЕСУРСЫ</w:t>
      </w:r>
      <w:r w:rsidRPr="00C548BF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И</w:t>
      </w:r>
      <w:r w:rsidRPr="00C548BF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РЕСУРСЫ</w:t>
      </w:r>
      <w:r w:rsidRPr="00C548BF">
        <w:rPr>
          <w:rFonts w:ascii="Times New Roman" w:hAnsi="Times New Roman"/>
          <w:b/>
          <w:bCs/>
          <w:spacing w:val="14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СЕТИ</w:t>
      </w:r>
      <w:r w:rsidRPr="00C548BF">
        <w:rPr>
          <w:rFonts w:ascii="Times New Roman" w:hAnsi="Times New Roman"/>
          <w:b/>
          <w:bCs/>
          <w:spacing w:val="7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w w:val="95"/>
          <w:sz w:val="24"/>
          <w:szCs w:val="24"/>
        </w:rPr>
        <w:t>ИНТЕРНЕТ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pacing w:val="-2"/>
          <w:w w:val="95"/>
          <w:sz w:val="24"/>
          <w:szCs w:val="24"/>
        </w:rPr>
      </w:pP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  <w:lang w:val="en-US"/>
        </w:rPr>
        <w:t>CD</w:t>
      </w:r>
      <w:r w:rsidRPr="00C548BF">
        <w:rPr>
          <w:rFonts w:ascii="Times New Roman" w:hAnsi="Times New Roman"/>
          <w:sz w:val="24"/>
          <w:szCs w:val="24"/>
        </w:rPr>
        <w:t>-</w:t>
      </w:r>
      <w:r w:rsidRPr="00C548BF">
        <w:rPr>
          <w:rFonts w:ascii="Times New Roman" w:hAnsi="Times New Roman"/>
          <w:sz w:val="24"/>
          <w:szCs w:val="24"/>
          <w:lang w:val="en-US"/>
        </w:rPr>
        <w:t>ROM</w:t>
      </w:r>
      <w:r w:rsidRPr="00C548BF">
        <w:rPr>
          <w:rFonts w:ascii="Times New Roman" w:hAnsi="Times New Roman"/>
          <w:sz w:val="24"/>
          <w:szCs w:val="24"/>
        </w:rPr>
        <w:t>. Электронное</w:t>
      </w:r>
      <w:r w:rsidRPr="00C548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приложение</w:t>
      </w:r>
      <w:r w:rsidRPr="00C548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к</w:t>
      </w:r>
      <w:r w:rsidRPr="00C548BF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учебнику</w:t>
      </w:r>
      <w:r w:rsidRPr="00C548BF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«Окружающий мир»,</w:t>
      </w:r>
      <w:r w:rsidRPr="00C548BF">
        <w:rPr>
          <w:rFonts w:ascii="Times New Roman" w:hAnsi="Times New Roman"/>
          <w:spacing w:val="-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bookmarkStart w:id="0" w:name="_GoBack"/>
      <w:bookmarkEnd w:id="0"/>
      <w:r w:rsidRPr="00C548BF">
        <w:rPr>
          <w:rFonts w:ascii="Times New Roman" w:hAnsi="Times New Roman"/>
          <w:sz w:val="24"/>
          <w:szCs w:val="24"/>
        </w:rPr>
        <w:t xml:space="preserve"> класс,</w:t>
      </w:r>
      <w:r w:rsidRPr="00C548BF">
        <w:rPr>
          <w:rFonts w:ascii="Times New Roman" w:hAnsi="Times New Roman"/>
          <w:spacing w:val="-57"/>
          <w:sz w:val="24"/>
          <w:szCs w:val="24"/>
        </w:rPr>
        <w:t xml:space="preserve">              </w:t>
      </w:r>
      <w:r w:rsidRPr="00C548BF">
        <w:rPr>
          <w:rFonts w:ascii="Times New Roman" w:hAnsi="Times New Roman"/>
          <w:sz w:val="24"/>
          <w:szCs w:val="24"/>
        </w:rPr>
        <w:t>Плешаков А.А.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ind w:left="377"/>
        <w:rPr>
          <w:rFonts w:ascii="Times New Roman" w:hAnsi="Times New Roman"/>
          <w:sz w:val="24"/>
          <w:szCs w:val="24"/>
        </w:rPr>
      </w:pPr>
    </w:p>
    <w:p w:rsidR="00F42012" w:rsidRPr="00C548BF" w:rsidRDefault="00F42012" w:rsidP="00360A9B">
      <w:pPr>
        <w:spacing w:line="256" w:lineRule="auto"/>
        <w:ind w:right="-284"/>
        <w:jc w:val="center"/>
        <w:rPr>
          <w:rFonts w:ascii="Times New Roman" w:hAnsi="Times New Roman"/>
          <w:b/>
          <w:sz w:val="24"/>
          <w:szCs w:val="24"/>
        </w:rPr>
      </w:pPr>
      <w:r w:rsidRPr="00C548BF">
        <w:rPr>
          <w:rFonts w:ascii="Times New Roman" w:hAnsi="Times New Roman"/>
          <w:b/>
          <w:sz w:val="24"/>
          <w:szCs w:val="24"/>
        </w:rPr>
        <w:t>МАТЕРИАЛЬНО-ТЕХНИЧЕСКОЕ ОБЕСПЕЧЕНИЕ ОБРАЗОВАТЕЛЬНОГО  ПРОЦЕССА</w:t>
      </w:r>
    </w:p>
    <w:p w:rsidR="00F42012" w:rsidRPr="00C548BF" w:rsidRDefault="00F42012" w:rsidP="0014048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C548BF">
        <w:rPr>
          <w:rFonts w:ascii="Times New Roman" w:hAnsi="Times New Roman"/>
          <w:b/>
          <w:sz w:val="24"/>
          <w:szCs w:val="24"/>
        </w:rPr>
        <w:t>УЧЕБНОЕ</w:t>
      </w:r>
      <w:r w:rsidRPr="00C548BF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spacing w:val="-2"/>
          <w:sz w:val="24"/>
          <w:szCs w:val="24"/>
        </w:rPr>
        <w:t>ОБОРУДОВАНИЕ</w:t>
      </w:r>
    </w:p>
    <w:p w:rsidR="00F42012" w:rsidRPr="00C548BF" w:rsidRDefault="00F42012" w:rsidP="00360A9B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b/>
          <w:spacing w:val="-2"/>
          <w:sz w:val="24"/>
          <w:szCs w:val="24"/>
        </w:rPr>
      </w:pP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Таблицы природоведческого и обществоведческого содержания в соответствии с программным обучением.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Плакаты по основным темам естествознания, магнитные или иные (природные сообщества, леса, луга, сады, озёра и т.п.)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Портреты выдающихся людей России (политических деятелей, военачальников, писателей, поэтов, композиторов и др.)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Географические и исторические карты. Атлас географических и исторических карт.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Иллюстративные материалы (альбомы, комплекты открыток и др.)</w:t>
      </w:r>
    </w:p>
    <w:p w:rsidR="00F42012" w:rsidRPr="00C548BF" w:rsidRDefault="00F42012" w:rsidP="00360A9B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C548BF" w:rsidRDefault="00F42012" w:rsidP="00360A9B">
      <w:pPr>
        <w:widowControl w:val="0"/>
        <w:autoSpaceDE w:val="0"/>
        <w:autoSpaceDN w:val="0"/>
        <w:spacing w:before="10" w:after="0" w:line="240" w:lineRule="auto"/>
        <w:rPr>
          <w:rFonts w:ascii="Times New Roman" w:hAnsi="Times New Roman"/>
          <w:sz w:val="24"/>
          <w:szCs w:val="24"/>
        </w:rPr>
      </w:pPr>
    </w:p>
    <w:p w:rsidR="00F42012" w:rsidRPr="00C548BF" w:rsidRDefault="00F42012" w:rsidP="00140483">
      <w:pPr>
        <w:widowControl w:val="0"/>
        <w:autoSpaceDE w:val="0"/>
        <w:autoSpaceDN w:val="0"/>
        <w:spacing w:before="1" w:after="0" w:line="240" w:lineRule="auto"/>
        <w:ind w:left="106"/>
        <w:jc w:val="center"/>
        <w:outlineLvl w:val="0"/>
        <w:rPr>
          <w:rFonts w:ascii="Times New Roman" w:hAnsi="Times New Roman"/>
          <w:b/>
          <w:bCs/>
          <w:spacing w:val="-2"/>
          <w:sz w:val="24"/>
          <w:szCs w:val="24"/>
        </w:rPr>
      </w:pPr>
      <w:bookmarkStart w:id="1" w:name="ОБОРУДОВАНИЕ_ДЛЯ_ПРОВЕДЕНИЯ_ПРАКТИЧЕСКИХ"/>
      <w:bookmarkEnd w:id="1"/>
      <w:r w:rsidRPr="00C548BF">
        <w:rPr>
          <w:rFonts w:ascii="Times New Roman" w:hAnsi="Times New Roman"/>
          <w:b/>
          <w:bCs/>
          <w:sz w:val="24"/>
          <w:szCs w:val="24"/>
        </w:rPr>
        <w:t>ОБОРУДОВАНИЕ</w:t>
      </w:r>
      <w:r w:rsidRPr="00C548BF">
        <w:rPr>
          <w:rFonts w:ascii="Times New Roman" w:hAnsi="Times New Roman"/>
          <w:b/>
          <w:bCs/>
          <w:spacing w:val="-10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z w:val="24"/>
          <w:szCs w:val="24"/>
        </w:rPr>
        <w:t>ДЛЯ</w:t>
      </w:r>
      <w:r w:rsidRPr="00C548BF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C548BF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z w:val="24"/>
          <w:szCs w:val="24"/>
        </w:rPr>
        <w:t>ПРАКТИЧЕСКИХ</w:t>
      </w:r>
      <w:r w:rsidRPr="00C548BF">
        <w:rPr>
          <w:rFonts w:ascii="Times New Roman" w:hAnsi="Times New Roman"/>
          <w:b/>
          <w:bCs/>
          <w:spacing w:val="-9"/>
          <w:sz w:val="24"/>
          <w:szCs w:val="24"/>
        </w:rPr>
        <w:t xml:space="preserve"> </w:t>
      </w:r>
      <w:r w:rsidRPr="00C548BF">
        <w:rPr>
          <w:rFonts w:ascii="Times New Roman" w:hAnsi="Times New Roman"/>
          <w:b/>
          <w:bCs/>
          <w:spacing w:val="-2"/>
          <w:sz w:val="24"/>
          <w:szCs w:val="24"/>
        </w:rPr>
        <w:t>РАБОТ, ДЕМОНСТРАЦИЙ</w:t>
      </w:r>
    </w:p>
    <w:p w:rsidR="00F42012" w:rsidRPr="00C548BF" w:rsidRDefault="00F42012" w:rsidP="00360A9B">
      <w:pPr>
        <w:widowControl w:val="0"/>
        <w:autoSpaceDE w:val="0"/>
        <w:autoSpaceDN w:val="0"/>
        <w:spacing w:before="1" w:after="0" w:line="240" w:lineRule="auto"/>
        <w:ind w:left="106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F42012" w:rsidRPr="00C548BF" w:rsidRDefault="00F42012" w:rsidP="00360A9B">
      <w:pPr>
        <w:widowControl w:val="0"/>
        <w:tabs>
          <w:tab w:val="left" w:pos="347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Интерактивная</w:t>
      </w:r>
      <w:r w:rsidRPr="00C548BF">
        <w:rPr>
          <w:rFonts w:ascii="Times New Roman" w:hAnsi="Times New Roman"/>
          <w:spacing w:val="-9"/>
          <w:sz w:val="24"/>
          <w:szCs w:val="24"/>
        </w:rPr>
        <w:t xml:space="preserve"> </w:t>
      </w:r>
      <w:r w:rsidRPr="00C548BF">
        <w:rPr>
          <w:rFonts w:ascii="Times New Roman" w:hAnsi="Times New Roman"/>
          <w:spacing w:val="-2"/>
          <w:sz w:val="24"/>
          <w:szCs w:val="24"/>
        </w:rPr>
        <w:t>доска.</w:t>
      </w:r>
      <w:r w:rsidRPr="00C548BF">
        <w:rPr>
          <w:rFonts w:ascii="Times New Roman" w:hAnsi="Times New Roman"/>
          <w:sz w:val="24"/>
          <w:szCs w:val="24"/>
        </w:rPr>
        <w:t xml:space="preserve"> </w:t>
      </w:r>
      <w:r w:rsidRPr="00C548BF">
        <w:rPr>
          <w:rFonts w:ascii="Times New Roman" w:hAnsi="Times New Roman"/>
          <w:spacing w:val="-2"/>
          <w:sz w:val="24"/>
          <w:szCs w:val="24"/>
        </w:rPr>
        <w:t>Компьютер</w:t>
      </w:r>
      <w:r w:rsidRPr="00C548BF">
        <w:rPr>
          <w:rFonts w:ascii="Times New Roman" w:hAnsi="Times New Roman"/>
          <w:sz w:val="24"/>
          <w:szCs w:val="24"/>
        </w:rPr>
        <w:t>. Классная</w:t>
      </w:r>
      <w:r w:rsidRPr="00C548BF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C548BF">
        <w:rPr>
          <w:rFonts w:ascii="Times New Roman" w:hAnsi="Times New Roman"/>
          <w:sz w:val="24"/>
          <w:szCs w:val="24"/>
        </w:rPr>
        <w:t>магнитная</w:t>
      </w:r>
      <w:r w:rsidRPr="00C548BF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C548BF">
        <w:rPr>
          <w:rFonts w:ascii="Times New Roman" w:hAnsi="Times New Roman"/>
          <w:spacing w:val="-4"/>
          <w:sz w:val="24"/>
          <w:szCs w:val="24"/>
        </w:rPr>
        <w:t>доска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Термометр. Гербарий. Образцы полезных ископаемых. Глобус. Пробирки. Колба. Стекло. Секундомер.</w:t>
      </w:r>
    </w:p>
    <w:p w:rsidR="00F42012" w:rsidRPr="00C548BF" w:rsidRDefault="00F42012" w:rsidP="00360A9B">
      <w:pPr>
        <w:widowControl w:val="0"/>
        <w:tabs>
          <w:tab w:val="left" w:pos="89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r w:rsidRPr="00C548BF">
        <w:rPr>
          <w:rFonts w:ascii="Times New Roman" w:hAnsi="Times New Roman"/>
          <w:sz w:val="24"/>
          <w:szCs w:val="24"/>
        </w:rPr>
        <w:t>Весы. Пипетка. Щипцы. Линейка. Ножницы. Клей. Спиртовка. Тарелка. Стаканы. Фильтр (марля). Воронка. Цветные карандаши.</w:t>
      </w:r>
    </w:p>
    <w:p w:rsidR="00F42012" w:rsidRPr="00C548BF" w:rsidRDefault="00F42012" w:rsidP="00360A9B">
      <w:pPr>
        <w:spacing w:line="256" w:lineRule="auto"/>
      </w:pPr>
    </w:p>
    <w:p w:rsidR="00F42012" w:rsidRPr="00C548BF" w:rsidRDefault="00F42012" w:rsidP="00360A9B">
      <w:pPr>
        <w:spacing w:after="0" w:line="240" w:lineRule="auto"/>
        <w:rPr>
          <w:rFonts w:cs="Calibri"/>
          <w:lang w:eastAsia="ru-RU"/>
        </w:rPr>
      </w:pPr>
    </w:p>
    <w:p w:rsidR="00F42012" w:rsidRDefault="00F42012" w:rsidP="00360A9B"/>
    <w:p w:rsidR="00F42012" w:rsidRPr="0089194B" w:rsidRDefault="00F42012" w:rsidP="0089194B">
      <w:pPr>
        <w:rPr>
          <w:rFonts w:ascii="Times New Roman" w:hAnsi="Times New Roman"/>
          <w:sz w:val="24"/>
          <w:szCs w:val="24"/>
        </w:rPr>
      </w:pPr>
    </w:p>
    <w:sectPr w:rsidR="00F42012" w:rsidRPr="0089194B" w:rsidSect="005D6306">
      <w:pgSz w:w="11906" w:h="16838"/>
      <w:pgMar w:top="719" w:right="850" w:bottom="899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012" w:rsidRDefault="00F42012" w:rsidP="0089194B">
      <w:pPr>
        <w:spacing w:after="0" w:line="240" w:lineRule="auto"/>
      </w:pPr>
      <w:r>
        <w:separator/>
      </w:r>
    </w:p>
  </w:endnote>
  <w:endnote w:type="continuationSeparator" w:id="0">
    <w:p w:rsidR="00F42012" w:rsidRDefault="00F42012" w:rsidP="00891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012" w:rsidRDefault="00F42012" w:rsidP="0089194B">
      <w:pPr>
        <w:spacing w:after="0" w:line="240" w:lineRule="auto"/>
      </w:pPr>
      <w:r>
        <w:separator/>
      </w:r>
    </w:p>
  </w:footnote>
  <w:footnote w:type="continuationSeparator" w:id="0">
    <w:p w:rsidR="00F42012" w:rsidRDefault="00F42012" w:rsidP="00891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28B4"/>
    <w:multiLevelType w:val="multilevel"/>
    <w:tmpl w:val="60224F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5B64660"/>
    <w:multiLevelType w:val="multilevel"/>
    <w:tmpl w:val="17E619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5FB0F1B"/>
    <w:multiLevelType w:val="multilevel"/>
    <w:tmpl w:val="6C9AD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A0065D0"/>
    <w:multiLevelType w:val="multilevel"/>
    <w:tmpl w:val="5414DC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A3D0053"/>
    <w:multiLevelType w:val="multilevel"/>
    <w:tmpl w:val="291A57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0F6A795F"/>
    <w:multiLevelType w:val="multilevel"/>
    <w:tmpl w:val="EE1EAF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A4B5A26"/>
    <w:multiLevelType w:val="multilevel"/>
    <w:tmpl w:val="372E6AA8"/>
    <w:lvl w:ilvl="0">
      <w:start w:val="2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D574FE3"/>
    <w:multiLevelType w:val="multilevel"/>
    <w:tmpl w:val="20CEE9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21241962"/>
    <w:multiLevelType w:val="multilevel"/>
    <w:tmpl w:val="16E48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2D63779"/>
    <w:multiLevelType w:val="multilevel"/>
    <w:tmpl w:val="D33EAF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3971F58"/>
    <w:multiLevelType w:val="multilevel"/>
    <w:tmpl w:val="35A8F9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3C44CAF"/>
    <w:multiLevelType w:val="multilevel"/>
    <w:tmpl w:val="3EAA7E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3EB2147"/>
    <w:multiLevelType w:val="multilevel"/>
    <w:tmpl w:val="C5F86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24FF7635"/>
    <w:multiLevelType w:val="multilevel"/>
    <w:tmpl w:val="4976C9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2EF76423"/>
    <w:multiLevelType w:val="multilevel"/>
    <w:tmpl w:val="A19A3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5B10A92"/>
    <w:multiLevelType w:val="multilevel"/>
    <w:tmpl w:val="58B474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8D337E0"/>
    <w:multiLevelType w:val="multilevel"/>
    <w:tmpl w:val="84ECD2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ADB2E68"/>
    <w:multiLevelType w:val="multilevel"/>
    <w:tmpl w:val="19B8FA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41035B41"/>
    <w:multiLevelType w:val="multilevel"/>
    <w:tmpl w:val="4D449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2E35353"/>
    <w:multiLevelType w:val="multilevel"/>
    <w:tmpl w:val="B69868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B9976E0"/>
    <w:multiLevelType w:val="multilevel"/>
    <w:tmpl w:val="60A4D7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CB328BC"/>
    <w:multiLevelType w:val="multilevel"/>
    <w:tmpl w:val="F7A4E4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EA84F07"/>
    <w:multiLevelType w:val="multilevel"/>
    <w:tmpl w:val="E6F28F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0E9356A"/>
    <w:multiLevelType w:val="multilevel"/>
    <w:tmpl w:val="AF5258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52833D08"/>
    <w:multiLevelType w:val="multilevel"/>
    <w:tmpl w:val="3C785A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52F723F3"/>
    <w:multiLevelType w:val="multilevel"/>
    <w:tmpl w:val="B80C3D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53024C8B"/>
    <w:multiLevelType w:val="multilevel"/>
    <w:tmpl w:val="770C6E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55F567E4"/>
    <w:multiLevelType w:val="multilevel"/>
    <w:tmpl w:val="B85ADF5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5B841C13"/>
    <w:multiLevelType w:val="multilevel"/>
    <w:tmpl w:val="86F4A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5DD20658"/>
    <w:multiLevelType w:val="multilevel"/>
    <w:tmpl w:val="FFB08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5E6E79DC"/>
    <w:multiLevelType w:val="multilevel"/>
    <w:tmpl w:val="75CED8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>
    <w:nsid w:val="66D703F0"/>
    <w:multiLevelType w:val="multilevel"/>
    <w:tmpl w:val="A0C2B2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693B5762"/>
    <w:multiLevelType w:val="multilevel"/>
    <w:tmpl w:val="40BCB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3">
    <w:nsid w:val="69C20726"/>
    <w:multiLevelType w:val="multilevel"/>
    <w:tmpl w:val="E4E47A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>
    <w:nsid w:val="6B086E3C"/>
    <w:multiLevelType w:val="hybridMultilevel"/>
    <w:tmpl w:val="93B8A5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B380F42"/>
    <w:multiLevelType w:val="multilevel"/>
    <w:tmpl w:val="093206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>
    <w:nsid w:val="6C7B0AB7"/>
    <w:multiLevelType w:val="multilevel"/>
    <w:tmpl w:val="7908B6D0"/>
    <w:lvl w:ilvl="0">
      <w:start w:val="1"/>
      <w:numFmt w:val="decimal"/>
      <w:lvlText w:val="%1."/>
      <w:lvlJc w:val="left"/>
      <w:pPr>
        <w:ind w:left="96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2532437"/>
    <w:multiLevelType w:val="multilevel"/>
    <w:tmpl w:val="22346F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>
    <w:nsid w:val="73F833F1"/>
    <w:multiLevelType w:val="multilevel"/>
    <w:tmpl w:val="CCAEA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>
    <w:nsid w:val="76C93CDA"/>
    <w:multiLevelType w:val="multilevel"/>
    <w:tmpl w:val="8334E5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0">
    <w:nsid w:val="7824622A"/>
    <w:multiLevelType w:val="multilevel"/>
    <w:tmpl w:val="48484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1">
    <w:nsid w:val="7A6F4779"/>
    <w:multiLevelType w:val="multilevel"/>
    <w:tmpl w:val="464421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>
    <w:nsid w:val="7B8B67CC"/>
    <w:multiLevelType w:val="multilevel"/>
    <w:tmpl w:val="89BC7C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3">
    <w:nsid w:val="7CD66586"/>
    <w:multiLevelType w:val="multilevel"/>
    <w:tmpl w:val="3D822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4"/>
  </w:num>
  <w:num w:numId="2">
    <w:abstractNumId w:val="35"/>
  </w:num>
  <w:num w:numId="3">
    <w:abstractNumId w:val="30"/>
  </w:num>
  <w:num w:numId="4">
    <w:abstractNumId w:val="13"/>
  </w:num>
  <w:num w:numId="5">
    <w:abstractNumId w:val="17"/>
  </w:num>
  <w:num w:numId="6">
    <w:abstractNumId w:val="16"/>
  </w:num>
  <w:num w:numId="7">
    <w:abstractNumId w:val="43"/>
  </w:num>
  <w:num w:numId="8">
    <w:abstractNumId w:val="31"/>
  </w:num>
  <w:num w:numId="9">
    <w:abstractNumId w:val="2"/>
  </w:num>
  <w:num w:numId="10">
    <w:abstractNumId w:val="19"/>
  </w:num>
  <w:num w:numId="11">
    <w:abstractNumId w:val="36"/>
  </w:num>
  <w:num w:numId="12">
    <w:abstractNumId w:val="41"/>
  </w:num>
  <w:num w:numId="13">
    <w:abstractNumId w:val="6"/>
  </w:num>
  <w:num w:numId="14">
    <w:abstractNumId w:val="11"/>
  </w:num>
  <w:num w:numId="15">
    <w:abstractNumId w:val="20"/>
  </w:num>
  <w:num w:numId="16">
    <w:abstractNumId w:val="22"/>
  </w:num>
  <w:num w:numId="17">
    <w:abstractNumId w:val="15"/>
  </w:num>
  <w:num w:numId="18">
    <w:abstractNumId w:val="29"/>
  </w:num>
  <w:num w:numId="19">
    <w:abstractNumId w:val="1"/>
  </w:num>
  <w:num w:numId="20">
    <w:abstractNumId w:val="24"/>
  </w:num>
  <w:num w:numId="21">
    <w:abstractNumId w:val="26"/>
  </w:num>
  <w:num w:numId="22">
    <w:abstractNumId w:val="32"/>
  </w:num>
  <w:num w:numId="23">
    <w:abstractNumId w:val="37"/>
  </w:num>
  <w:num w:numId="24">
    <w:abstractNumId w:val="3"/>
  </w:num>
  <w:num w:numId="25">
    <w:abstractNumId w:val="21"/>
  </w:num>
  <w:num w:numId="26">
    <w:abstractNumId w:val="10"/>
  </w:num>
  <w:num w:numId="27">
    <w:abstractNumId w:val="4"/>
  </w:num>
  <w:num w:numId="28">
    <w:abstractNumId w:val="5"/>
  </w:num>
  <w:num w:numId="29">
    <w:abstractNumId w:val="28"/>
  </w:num>
  <w:num w:numId="30">
    <w:abstractNumId w:val="40"/>
  </w:num>
  <w:num w:numId="31">
    <w:abstractNumId w:val="33"/>
  </w:num>
  <w:num w:numId="32">
    <w:abstractNumId w:val="0"/>
  </w:num>
  <w:num w:numId="33">
    <w:abstractNumId w:val="9"/>
  </w:num>
  <w:num w:numId="34">
    <w:abstractNumId w:val="14"/>
  </w:num>
  <w:num w:numId="35">
    <w:abstractNumId w:val="25"/>
  </w:num>
  <w:num w:numId="36">
    <w:abstractNumId w:val="12"/>
  </w:num>
  <w:num w:numId="37">
    <w:abstractNumId w:val="7"/>
  </w:num>
  <w:num w:numId="38">
    <w:abstractNumId w:val="18"/>
  </w:num>
  <w:num w:numId="39">
    <w:abstractNumId w:val="23"/>
  </w:num>
  <w:num w:numId="40">
    <w:abstractNumId w:val="8"/>
  </w:num>
  <w:num w:numId="41">
    <w:abstractNumId w:val="39"/>
  </w:num>
  <w:num w:numId="42">
    <w:abstractNumId w:val="27"/>
  </w:num>
  <w:num w:numId="43">
    <w:abstractNumId w:val="38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732"/>
    <w:rsid w:val="00025CF4"/>
    <w:rsid w:val="00092015"/>
    <w:rsid w:val="000F18AF"/>
    <w:rsid w:val="00140483"/>
    <w:rsid w:val="00142854"/>
    <w:rsid w:val="0016097B"/>
    <w:rsid w:val="002A79EA"/>
    <w:rsid w:val="002E21D4"/>
    <w:rsid w:val="00305BC8"/>
    <w:rsid w:val="00355732"/>
    <w:rsid w:val="00360A9B"/>
    <w:rsid w:val="003B77CD"/>
    <w:rsid w:val="003C1B13"/>
    <w:rsid w:val="00424F7D"/>
    <w:rsid w:val="00431A82"/>
    <w:rsid w:val="00487306"/>
    <w:rsid w:val="0058336B"/>
    <w:rsid w:val="005D007B"/>
    <w:rsid w:val="005D6306"/>
    <w:rsid w:val="00615A77"/>
    <w:rsid w:val="006242B5"/>
    <w:rsid w:val="00810196"/>
    <w:rsid w:val="0085295A"/>
    <w:rsid w:val="0089194B"/>
    <w:rsid w:val="008C3AFF"/>
    <w:rsid w:val="009F7351"/>
    <w:rsid w:val="00AB2698"/>
    <w:rsid w:val="00C32B0D"/>
    <w:rsid w:val="00C548BF"/>
    <w:rsid w:val="00C72B1A"/>
    <w:rsid w:val="00C84DFE"/>
    <w:rsid w:val="00E5495D"/>
    <w:rsid w:val="00E91D1E"/>
    <w:rsid w:val="00EE6A4D"/>
    <w:rsid w:val="00EE6E78"/>
    <w:rsid w:val="00EF3A03"/>
    <w:rsid w:val="00F42012"/>
    <w:rsid w:val="00F84FD7"/>
    <w:rsid w:val="00FB1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DFE"/>
    <w:pPr>
      <w:spacing w:after="160" w:line="259" w:lineRule="auto"/>
    </w:pPr>
    <w:rPr>
      <w:rFonts w:eastAsia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9194B"/>
    <w:pPr>
      <w:keepNext/>
      <w:keepLines/>
      <w:spacing w:before="24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194B"/>
    <w:pPr>
      <w:keepNext/>
      <w:keepLines/>
      <w:spacing w:before="4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9194B"/>
    <w:pPr>
      <w:keepNext/>
      <w:keepLines/>
      <w:spacing w:before="4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194B"/>
    <w:pPr>
      <w:keepNext/>
      <w:keepLines/>
      <w:spacing w:before="4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9194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9194B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9194B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89194B"/>
    <w:rPr>
      <w:rFonts w:ascii="Cambria" w:hAnsi="Cambria" w:cs="Times New Roman"/>
      <w:b/>
      <w:bCs/>
      <w:i/>
      <w:iCs/>
      <w:color w:val="4F81BD"/>
    </w:rPr>
  </w:style>
  <w:style w:type="paragraph" w:styleId="Header">
    <w:name w:val="header"/>
    <w:basedOn w:val="Normal"/>
    <w:link w:val="HeaderChar"/>
    <w:uiPriority w:val="99"/>
    <w:rsid w:val="00891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9194B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8919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9194B"/>
    <w:rPr>
      <w:rFonts w:ascii="Calibri" w:hAnsi="Calibri" w:cs="Times New Roman"/>
    </w:rPr>
  </w:style>
  <w:style w:type="paragraph" w:styleId="ListParagraph">
    <w:name w:val="List Paragraph"/>
    <w:basedOn w:val="Normal"/>
    <w:uiPriority w:val="99"/>
    <w:qFormat/>
    <w:rsid w:val="0089194B"/>
    <w:pPr>
      <w:spacing w:after="0"/>
      <w:ind w:left="720"/>
      <w:contextualSpacing/>
    </w:pPr>
    <w:rPr>
      <w:rFonts w:eastAsia="Calibri" w:cs="Calibri"/>
      <w:lang w:eastAsia="ru-RU"/>
    </w:rPr>
  </w:style>
  <w:style w:type="paragraph" w:customStyle="1" w:styleId="11">
    <w:name w:val="Заголовок 11"/>
    <w:basedOn w:val="Normal"/>
    <w:next w:val="Normal"/>
    <w:uiPriority w:val="99"/>
    <w:rsid w:val="0089194B"/>
    <w:pPr>
      <w:keepNext/>
      <w:keepLines/>
      <w:spacing w:before="480" w:after="200" w:line="276" w:lineRule="auto"/>
      <w:outlineLvl w:val="0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1">
    <w:name w:val="Заголовок 21"/>
    <w:basedOn w:val="Normal"/>
    <w:next w:val="Normal"/>
    <w:uiPriority w:val="99"/>
    <w:rsid w:val="0089194B"/>
    <w:pPr>
      <w:keepNext/>
      <w:keepLines/>
      <w:spacing w:before="200" w:after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en-US"/>
    </w:rPr>
  </w:style>
  <w:style w:type="paragraph" w:customStyle="1" w:styleId="31">
    <w:name w:val="Заголовок 31"/>
    <w:basedOn w:val="Normal"/>
    <w:next w:val="Normal"/>
    <w:uiPriority w:val="99"/>
    <w:rsid w:val="0089194B"/>
    <w:pPr>
      <w:keepNext/>
      <w:keepLines/>
      <w:spacing w:before="200" w:after="200" w:line="276" w:lineRule="auto"/>
      <w:outlineLvl w:val="2"/>
    </w:pPr>
    <w:rPr>
      <w:rFonts w:ascii="Cambria" w:hAnsi="Cambria"/>
      <w:b/>
      <w:bCs/>
      <w:color w:val="4F81BD"/>
      <w:lang w:val="en-US"/>
    </w:rPr>
  </w:style>
  <w:style w:type="paragraph" w:customStyle="1" w:styleId="41">
    <w:name w:val="Заголовок 41"/>
    <w:basedOn w:val="Normal"/>
    <w:next w:val="Normal"/>
    <w:uiPriority w:val="99"/>
    <w:rsid w:val="0089194B"/>
    <w:pPr>
      <w:keepNext/>
      <w:keepLines/>
      <w:spacing w:before="200" w:after="200" w:line="276" w:lineRule="auto"/>
      <w:outlineLvl w:val="3"/>
    </w:pPr>
    <w:rPr>
      <w:rFonts w:ascii="Cambria" w:hAnsi="Cambria"/>
      <w:b/>
      <w:bCs/>
      <w:i/>
      <w:iCs/>
      <w:color w:val="4F81BD"/>
      <w:lang w:val="en-US"/>
    </w:rPr>
  </w:style>
  <w:style w:type="paragraph" w:styleId="NormalIndent">
    <w:name w:val="Normal Indent"/>
    <w:basedOn w:val="Normal"/>
    <w:uiPriority w:val="99"/>
    <w:rsid w:val="0089194B"/>
    <w:pPr>
      <w:spacing w:after="200" w:line="276" w:lineRule="auto"/>
      <w:ind w:left="720"/>
    </w:pPr>
    <w:rPr>
      <w:rFonts w:eastAsia="Calibri"/>
      <w:lang w:val="en-US"/>
    </w:rPr>
  </w:style>
  <w:style w:type="paragraph" w:customStyle="1" w:styleId="1">
    <w:name w:val="Подзаголовок1"/>
    <w:basedOn w:val="Normal"/>
    <w:next w:val="Normal"/>
    <w:uiPriority w:val="99"/>
    <w:rsid w:val="0089194B"/>
    <w:pPr>
      <w:numPr>
        <w:ilvl w:val="1"/>
      </w:numPr>
      <w:spacing w:after="200" w:line="276" w:lineRule="auto"/>
      <w:ind w:left="86"/>
    </w:pPr>
    <w:rPr>
      <w:rFonts w:ascii="Cambria" w:hAnsi="Cambria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uiPriority w:val="99"/>
    <w:locked/>
    <w:rsid w:val="0089194B"/>
    <w:rPr>
      <w:rFonts w:ascii="Cambria" w:hAnsi="Cambria"/>
      <w:i/>
      <w:color w:val="4F81BD"/>
      <w:spacing w:val="15"/>
      <w:sz w:val="24"/>
    </w:rPr>
  </w:style>
  <w:style w:type="paragraph" w:customStyle="1" w:styleId="10">
    <w:name w:val="Заголовок1"/>
    <w:basedOn w:val="Normal"/>
    <w:next w:val="Normal"/>
    <w:uiPriority w:val="99"/>
    <w:rsid w:val="0089194B"/>
    <w:pPr>
      <w:pBdr>
        <w:bottom w:val="single" w:sz="8" w:space="4" w:color="4F81BD"/>
      </w:pBdr>
      <w:spacing w:after="300" w:line="276" w:lineRule="auto"/>
      <w:contextualSpacing/>
    </w:pPr>
    <w:rPr>
      <w:rFonts w:ascii="Cambria" w:hAnsi="Cambria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uiPriority w:val="99"/>
    <w:locked/>
    <w:rsid w:val="0089194B"/>
    <w:rPr>
      <w:rFonts w:ascii="Cambria" w:hAnsi="Cambria"/>
      <w:color w:val="17365D"/>
      <w:spacing w:val="5"/>
      <w:kern w:val="28"/>
      <w:sz w:val="52"/>
    </w:rPr>
  </w:style>
  <w:style w:type="character" w:styleId="Emphasis">
    <w:name w:val="Emphasis"/>
    <w:basedOn w:val="DefaultParagraphFont"/>
    <w:uiPriority w:val="99"/>
    <w:qFormat/>
    <w:rsid w:val="0089194B"/>
    <w:rPr>
      <w:rFonts w:cs="Times New Roman"/>
      <w:i/>
      <w:iCs/>
    </w:rPr>
  </w:style>
  <w:style w:type="character" w:customStyle="1" w:styleId="12">
    <w:name w:val="Гиперссылка1"/>
    <w:basedOn w:val="DefaultParagraphFont"/>
    <w:uiPriority w:val="99"/>
    <w:rsid w:val="0089194B"/>
    <w:rPr>
      <w:rFonts w:cs="Times New Roman"/>
      <w:color w:val="0000FF"/>
      <w:u w:val="single"/>
    </w:rPr>
  </w:style>
  <w:style w:type="table" w:customStyle="1" w:styleId="13">
    <w:name w:val="Сетка таблицы1"/>
    <w:uiPriority w:val="99"/>
    <w:rsid w:val="0089194B"/>
    <w:rPr>
      <w:sz w:val="20"/>
      <w:szCs w:val="20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Название объекта1"/>
    <w:basedOn w:val="Normal"/>
    <w:next w:val="Normal"/>
    <w:uiPriority w:val="99"/>
    <w:semiHidden/>
    <w:rsid w:val="0089194B"/>
    <w:pPr>
      <w:spacing w:after="200" w:line="240" w:lineRule="auto"/>
    </w:pPr>
    <w:rPr>
      <w:rFonts w:eastAsia="Calibri"/>
      <w:b/>
      <w:bCs/>
      <w:color w:val="4F81BD"/>
      <w:sz w:val="18"/>
      <w:szCs w:val="18"/>
      <w:lang w:val="en-US"/>
    </w:rPr>
  </w:style>
  <w:style w:type="character" w:customStyle="1" w:styleId="110">
    <w:name w:val="Заголовок 1 Знак1"/>
    <w:basedOn w:val="DefaultParagraphFont"/>
    <w:uiPriority w:val="99"/>
    <w:rsid w:val="0089194B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10">
    <w:name w:val="Заголовок 2 Знак1"/>
    <w:basedOn w:val="DefaultParagraphFont"/>
    <w:uiPriority w:val="99"/>
    <w:semiHidden/>
    <w:rsid w:val="0089194B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10">
    <w:name w:val="Заголовок 3 Знак1"/>
    <w:basedOn w:val="DefaultParagraphFont"/>
    <w:uiPriority w:val="99"/>
    <w:semiHidden/>
    <w:rsid w:val="0089194B"/>
    <w:rPr>
      <w:rFonts w:ascii="Calibri Light" w:hAnsi="Calibri Light" w:cs="Times New Roman"/>
      <w:color w:val="1F4D78"/>
      <w:sz w:val="24"/>
      <w:szCs w:val="24"/>
      <w:lang w:eastAsia="ru-RU"/>
    </w:rPr>
  </w:style>
  <w:style w:type="character" w:customStyle="1" w:styleId="410">
    <w:name w:val="Заголовок 4 Знак1"/>
    <w:basedOn w:val="DefaultParagraphFont"/>
    <w:uiPriority w:val="99"/>
    <w:semiHidden/>
    <w:rsid w:val="0089194B"/>
    <w:rPr>
      <w:rFonts w:ascii="Calibri Light" w:hAnsi="Calibri Light" w:cs="Times New Roman"/>
      <w:i/>
      <w:iCs/>
      <w:color w:val="2E74B5"/>
      <w:lang w:eastAsia="ru-RU"/>
    </w:rPr>
  </w:style>
  <w:style w:type="paragraph" w:styleId="Subtitle">
    <w:name w:val="Subtitle"/>
    <w:basedOn w:val="Normal"/>
    <w:next w:val="Normal"/>
    <w:link w:val="SubtitleChar1"/>
    <w:uiPriority w:val="99"/>
    <w:qFormat/>
    <w:rsid w:val="0089194B"/>
    <w:pPr>
      <w:numPr>
        <w:ilvl w:val="1"/>
      </w:numPr>
    </w:pPr>
    <w:rPr>
      <w:rFonts w:ascii="Cambria" w:eastAsia="Calibri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SubtitleChar1">
    <w:name w:val="Subtitle Char1"/>
    <w:basedOn w:val="DefaultParagraphFont"/>
    <w:link w:val="Subtitle"/>
    <w:uiPriority w:val="99"/>
    <w:locked/>
    <w:rsid w:val="005D007B"/>
    <w:rPr>
      <w:rFonts w:ascii="Cambria" w:hAnsi="Cambria" w:cs="Times New Roman"/>
      <w:sz w:val="24"/>
      <w:szCs w:val="24"/>
      <w:lang w:eastAsia="en-US"/>
    </w:rPr>
  </w:style>
  <w:style w:type="character" w:customStyle="1" w:styleId="15">
    <w:name w:val="Подзаголовок Знак1"/>
    <w:basedOn w:val="DefaultParagraphFont"/>
    <w:uiPriority w:val="99"/>
    <w:rsid w:val="0089194B"/>
    <w:rPr>
      <w:rFonts w:eastAsia="Times New Roman" w:cs="Times New Roman"/>
      <w:color w:val="5A5A5A"/>
      <w:spacing w:val="15"/>
    </w:rPr>
  </w:style>
  <w:style w:type="paragraph" w:styleId="Title">
    <w:name w:val="Title"/>
    <w:basedOn w:val="Normal"/>
    <w:next w:val="Normal"/>
    <w:link w:val="TitleChar1"/>
    <w:uiPriority w:val="99"/>
    <w:qFormat/>
    <w:rsid w:val="0089194B"/>
    <w:pPr>
      <w:spacing w:after="0" w:line="240" w:lineRule="auto"/>
      <w:contextualSpacing/>
    </w:pPr>
    <w:rPr>
      <w:rFonts w:ascii="Cambria" w:eastAsia="Calibri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TitleChar1">
    <w:name w:val="Title Char1"/>
    <w:basedOn w:val="DefaultParagraphFont"/>
    <w:link w:val="Title"/>
    <w:uiPriority w:val="99"/>
    <w:locked/>
    <w:rsid w:val="005D007B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6">
    <w:name w:val="Заголовок Знак1"/>
    <w:basedOn w:val="DefaultParagraphFont"/>
    <w:uiPriority w:val="99"/>
    <w:rsid w:val="0089194B"/>
    <w:rPr>
      <w:rFonts w:ascii="Calibri Light" w:hAnsi="Calibri Light" w:cs="Times New Roman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rsid w:val="0089194B"/>
    <w:rPr>
      <w:rFonts w:cs="Times New Roman"/>
      <w:color w:val="0563C1"/>
      <w:u w:val="single"/>
    </w:rPr>
  </w:style>
  <w:style w:type="table" w:styleId="TableGrid">
    <w:name w:val="Table Grid"/>
    <w:basedOn w:val="TableNormal"/>
    <w:uiPriority w:val="99"/>
    <w:rsid w:val="0089194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1330e" TargetMode="External"/><Relationship Id="rId26" Type="http://schemas.openxmlformats.org/officeDocument/2006/relationships/hyperlink" Target="https://m.edsoo.ru/f8413e30" TargetMode="External"/><Relationship Id="rId39" Type="http://schemas.openxmlformats.org/officeDocument/2006/relationships/hyperlink" Target="https://m.edsoo.ru/f840c9c8" TargetMode="External"/><Relationship Id="rId21" Type="http://schemas.openxmlformats.org/officeDocument/2006/relationships/hyperlink" Target="https://m.edsoo.ru/f8412d5a" TargetMode="External"/><Relationship Id="rId34" Type="http://schemas.openxmlformats.org/officeDocument/2006/relationships/hyperlink" Target="https://m.edsoo.ru/f84149d4" TargetMode="External"/><Relationship Id="rId42" Type="http://schemas.openxmlformats.org/officeDocument/2006/relationships/hyperlink" Target="https://m.edsoo.ru/f840cb62" TargetMode="External"/><Relationship Id="rId47" Type="http://schemas.openxmlformats.org/officeDocument/2006/relationships/hyperlink" Target="https://m.edsoo.ru/f8412706" TargetMode="External"/><Relationship Id="rId50" Type="http://schemas.openxmlformats.org/officeDocument/2006/relationships/hyperlink" Target="https://m.edsoo.ru/f840dbde" TargetMode="External"/><Relationship Id="rId55" Type="http://schemas.openxmlformats.org/officeDocument/2006/relationships/hyperlink" Target="https://m.edsoo.ru/f840e282" TargetMode="External"/><Relationship Id="rId63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0ff74" TargetMode="External"/><Relationship Id="rId76" Type="http://schemas.openxmlformats.org/officeDocument/2006/relationships/hyperlink" Target="https://m.edsoo.ru/f841146e" TargetMode="External"/><Relationship Id="rId84" Type="http://schemas.openxmlformats.org/officeDocument/2006/relationships/hyperlink" Target="https://m.edsoo.ru/f8411f9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065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213e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134bc" TargetMode="External"/><Relationship Id="rId32" Type="http://schemas.openxmlformats.org/officeDocument/2006/relationships/hyperlink" Target="https://m.edsoo.ru/f841481c" TargetMode="External"/><Relationship Id="rId37" Type="http://schemas.openxmlformats.org/officeDocument/2006/relationships/hyperlink" Target="https://m.edsoo.ru/f840c162" TargetMode="External"/><Relationship Id="rId40" Type="http://schemas.openxmlformats.org/officeDocument/2006/relationships/hyperlink" Target="https://m.edsoo.ru/f840c7ca" TargetMode="External"/><Relationship Id="rId45" Type="http://schemas.openxmlformats.org/officeDocument/2006/relationships/hyperlink" Target="https://m.edsoo.ru/f840d328" TargetMode="External"/><Relationship Id="rId53" Type="http://schemas.openxmlformats.org/officeDocument/2006/relationships/hyperlink" Target="https://m.edsoo.ru/f840f240" TargetMode="External"/><Relationship Id="rId58" Type="http://schemas.openxmlformats.org/officeDocument/2006/relationships/hyperlink" Target="https://m.edsoo.ru/f840fde4" TargetMode="External"/><Relationship Id="rId66" Type="http://schemas.openxmlformats.org/officeDocument/2006/relationships/hyperlink" Target="https://m.edsoo.ru/f8412b98" TargetMode="External"/><Relationship Id="rId74" Type="http://schemas.openxmlformats.org/officeDocument/2006/relationships/hyperlink" Target="https://m.edsoo.ru/f8410dd4" TargetMode="External"/><Relationship Id="rId79" Type="http://schemas.openxmlformats.org/officeDocument/2006/relationships/hyperlink" Target="https://m.edsoo.ru/f84118a6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f840ea16" TargetMode="External"/><Relationship Id="rId82" Type="http://schemas.openxmlformats.org/officeDocument/2006/relationships/hyperlink" Target="https://m.edsoo.ru/f8411c0c" TargetMode="External"/><Relationship Id="rId19" Type="http://schemas.openxmlformats.org/officeDocument/2006/relationships/hyperlink" Target="https://m.edsoo.ru/f841254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140ba" TargetMode="External"/><Relationship Id="rId27" Type="http://schemas.openxmlformats.org/officeDocument/2006/relationships/hyperlink" Target="https://m.edsoo.ru/f841367e" TargetMode="External"/><Relationship Id="rId30" Type="http://schemas.openxmlformats.org/officeDocument/2006/relationships/hyperlink" Target="https://m.edsoo.ru/f8412ef4" TargetMode="External"/><Relationship Id="rId35" Type="http://schemas.openxmlformats.org/officeDocument/2006/relationships/hyperlink" Target="https://m.edsoo.ru/f8414b6e" TargetMode="External"/><Relationship Id="rId43" Type="http://schemas.openxmlformats.org/officeDocument/2006/relationships/hyperlink" Target="https://m.edsoo.ru/f840ce78" TargetMode="External"/><Relationship Id="rId48" Type="http://schemas.openxmlformats.org/officeDocument/2006/relationships/hyperlink" Target="https://m.edsoo.ru/f8412896" TargetMode="External"/><Relationship Id="rId56" Type="http://schemas.openxmlformats.org/officeDocument/2006/relationships/hyperlink" Target="https://m.edsoo.ru/f840e41c" TargetMode="External"/><Relationship Id="rId64" Type="http://schemas.openxmlformats.org/officeDocument/2006/relationships/hyperlink" Target="https://m.edsoo.ru/f840ef2a" TargetMode="External"/><Relationship Id="rId69" Type="http://schemas.openxmlformats.org/officeDocument/2006/relationships/hyperlink" Target="https://m.edsoo.ru/f8410122" TargetMode="External"/><Relationship Id="rId77" Type="http://schemas.openxmlformats.org/officeDocument/2006/relationships/hyperlink" Target="https://m.edsoo.ru/f8410f78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0f9fc" TargetMode="External"/><Relationship Id="rId72" Type="http://schemas.openxmlformats.org/officeDocument/2006/relationships/hyperlink" Target="https://m.edsoo.ru/f84116c6" TargetMode="External"/><Relationship Id="rId80" Type="http://schemas.openxmlformats.org/officeDocument/2006/relationships/hyperlink" Target="https://m.edsoo.ru/f8411a5e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f841380e" TargetMode="External"/><Relationship Id="rId33" Type="http://schemas.openxmlformats.org/officeDocument/2006/relationships/hyperlink" Target="https://m.edsoo.ru/f8414650" TargetMode="External"/><Relationship Id="rId38" Type="http://schemas.openxmlformats.org/officeDocument/2006/relationships/hyperlink" Target="https://m.edsoo.ru/f840c392" TargetMode="External"/><Relationship Id="rId46" Type="http://schemas.openxmlformats.org/officeDocument/2006/relationships/hyperlink" Target="https://m.edsoo.ru/f840d846" TargetMode="External"/><Relationship Id="rId59" Type="http://schemas.openxmlformats.org/officeDocument/2006/relationships/hyperlink" Target="https://m.edsoo.ru/f8412a1c" TargetMode="External"/><Relationship Id="rId67" Type="http://schemas.openxmlformats.org/officeDocument/2006/relationships/hyperlink" Target="https://m.edsoo.ru/f841030c" TargetMode="External"/><Relationship Id="rId20" Type="http://schemas.openxmlformats.org/officeDocument/2006/relationships/hyperlink" Target="https://m.edsoo.ru/f84123aa" TargetMode="External"/><Relationship Id="rId41" Type="http://schemas.openxmlformats.org/officeDocument/2006/relationships/hyperlink" Target="https://m.edsoo.ru/f840cce8" TargetMode="External"/><Relationship Id="rId54" Type="http://schemas.openxmlformats.org/officeDocument/2006/relationships/hyperlink" Target="https://m.edsoo.ru/f840e0de" TargetMode="External"/><Relationship Id="rId62" Type="http://schemas.openxmlformats.org/officeDocument/2006/relationships/hyperlink" Target="https://m.edsoo.ru/f840ebe2" TargetMode="External"/><Relationship Id="rId70" Type="http://schemas.openxmlformats.org/officeDocument/2006/relationships/hyperlink" Target="https://m.edsoo.ru/f84104ba" TargetMode="External"/><Relationship Id="rId75" Type="http://schemas.openxmlformats.org/officeDocument/2006/relationships/hyperlink" Target="https://m.edsoo.ru/f8411108" TargetMode="External"/><Relationship Id="rId83" Type="http://schemas.openxmlformats.org/officeDocument/2006/relationships/hyperlink" Target="https://m.edsoo.ru/f8411dd8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1427c" TargetMode="External"/><Relationship Id="rId28" Type="http://schemas.openxmlformats.org/officeDocument/2006/relationships/hyperlink" Target="https://m.edsoo.ru/f8413c3c" TargetMode="External"/><Relationship Id="rId36" Type="http://schemas.openxmlformats.org/officeDocument/2006/relationships/hyperlink" Target="https://m.edsoo.ru/f84112c0" TargetMode="External"/><Relationship Id="rId49" Type="http://schemas.openxmlformats.org/officeDocument/2006/relationships/hyperlink" Target="https://m.edsoo.ru/f840dd78" TargetMode="External"/><Relationship Id="rId57" Type="http://schemas.openxmlformats.org/officeDocument/2006/relationships/hyperlink" Target="https://m.edsoo.ru/f840e6a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1314c" TargetMode="External"/><Relationship Id="rId44" Type="http://schemas.openxmlformats.org/officeDocument/2006/relationships/hyperlink" Target="https://m.edsoo.ru/f840d03a" TargetMode="External"/><Relationship Id="rId52" Type="http://schemas.openxmlformats.org/officeDocument/2006/relationships/hyperlink" Target="https://m.edsoo.ru/f840df26" TargetMode="External"/><Relationship Id="rId60" Type="http://schemas.openxmlformats.org/officeDocument/2006/relationships/hyperlink" Target="https://m.edsoo.ru/f840e85e" TargetMode="External"/><Relationship Id="rId65" Type="http://schemas.openxmlformats.org/officeDocument/2006/relationships/hyperlink" Target="https://m.edsoo.ru/f840f0b0" TargetMode="External"/><Relationship Id="rId73" Type="http://schemas.openxmlformats.org/officeDocument/2006/relationships/hyperlink" Target="https://m.edsoo.ru/f8410aa0" TargetMode="External"/><Relationship Id="rId78" Type="http://schemas.openxmlformats.org/officeDocument/2006/relationships/hyperlink" Target="https://m.edsoo.ru/f8410c3a" TargetMode="External"/><Relationship Id="rId81" Type="http://schemas.openxmlformats.org/officeDocument/2006/relationships/hyperlink" Target="https://m.edsoo.ru/f8410910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18</Pages>
  <Words>5990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dcterms:created xsi:type="dcterms:W3CDTF">2023-09-14T18:46:00Z</dcterms:created>
  <dcterms:modified xsi:type="dcterms:W3CDTF">2010-12-31T19:32:00Z</dcterms:modified>
</cp:coreProperties>
</file>